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F125C" w14:textId="321A1468" w:rsidR="004B5283" w:rsidRPr="004A029C" w:rsidRDefault="004B5283" w:rsidP="004B5283">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861724" w:rsidRPr="00861724">
        <w:rPr>
          <w:rFonts w:cs="Arial"/>
          <w:sz w:val="24"/>
          <w:szCs w:val="24"/>
        </w:rPr>
        <w:t>R4-2210996</w:t>
      </w:r>
    </w:p>
    <w:p w14:paraId="4CB03461" w14:textId="77777777" w:rsidR="004B5283" w:rsidRPr="004A029C" w:rsidRDefault="004B5283" w:rsidP="004B528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318996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B5283">
        <w:rPr>
          <w:rFonts w:ascii="Arial" w:hAnsi="Arial" w:cs="Arial"/>
          <w:b/>
          <w:sz w:val="22"/>
          <w:szCs w:val="22"/>
        </w:rPr>
        <w:t>9.9</w:t>
      </w:r>
      <w:r w:rsidR="00110BFA">
        <w:rPr>
          <w:rFonts w:ascii="Arial" w:hAnsi="Arial" w:cs="Arial"/>
          <w:b/>
          <w:sz w:val="22"/>
          <w:szCs w:val="22"/>
        </w:rPr>
        <w:t>.2.1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8AD3C5F"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10BFA" w:rsidRPr="00110BFA">
        <w:rPr>
          <w:rFonts w:ascii="Arial" w:hAnsi="Arial" w:cs="Arial"/>
          <w:b/>
          <w:sz w:val="22"/>
          <w:szCs w:val="22"/>
        </w:rPr>
        <w:t>On test case list for SRS antenna port switching</w:t>
      </w:r>
    </w:p>
    <w:p w14:paraId="079A707A" w14:textId="203FEE7E" w:rsidR="00712CC1"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110BFA">
        <w:rPr>
          <w:rFonts w:ascii="Arial" w:hAnsi="Arial" w:cs="Arial"/>
          <w:b/>
          <w:sz w:val="22"/>
          <w:szCs w:val="22"/>
        </w:rPr>
        <w:t>Approval</w:t>
      </w:r>
    </w:p>
    <w:p w14:paraId="64E3E714" w14:textId="4BC04712" w:rsidR="00D73199" w:rsidRDefault="00D73199" w:rsidP="00D73199">
      <w:pPr>
        <w:pStyle w:val="Heading1"/>
        <w:numPr>
          <w:ilvl w:val="0"/>
          <w:numId w:val="10"/>
        </w:numPr>
        <w:pBdr>
          <w:top w:val="single" w:sz="12" w:space="2" w:color="auto"/>
        </w:pBdr>
        <w:tabs>
          <w:tab w:val="num" w:pos="45"/>
        </w:tabs>
        <w:jc w:val="both"/>
        <w:rPr>
          <w:sz w:val="32"/>
        </w:rPr>
      </w:pPr>
      <w:r>
        <w:rPr>
          <w:sz w:val="32"/>
        </w:rPr>
        <w:t>Background</w:t>
      </w:r>
    </w:p>
    <w:p w14:paraId="1C2BCEDD" w14:textId="4FFB3B18" w:rsidR="00D73199" w:rsidRPr="00264074" w:rsidRDefault="00D73199" w:rsidP="00D73199">
      <w:r>
        <w:t xml:space="preserve">For SRS antenna port switching, as discussed in WI summary, </w:t>
      </w:r>
      <w:r w:rsidRPr="00264074">
        <w:t>RAN4 has specified interruption requirement for SRS antenna port switching as well as the impact to other existing RRM requirements:</w:t>
      </w:r>
    </w:p>
    <w:p w14:paraId="57ABC3C8" w14:textId="77777777" w:rsidR="00D73199" w:rsidRPr="007A734B" w:rsidRDefault="00D73199" w:rsidP="00D73199">
      <w:pPr>
        <w:pStyle w:val="ListParagraph"/>
        <w:widowControl/>
        <w:numPr>
          <w:ilvl w:val="0"/>
          <w:numId w:val="35"/>
        </w:numPr>
        <w:spacing w:before="120" w:after="120" w:line="240" w:lineRule="auto"/>
        <w:ind w:firstLineChars="0"/>
        <w:contextualSpacing/>
        <w:jc w:val="both"/>
        <w:rPr>
          <w:rFonts w:eastAsia="Times New Roman"/>
          <w:snapToGrid/>
          <w:sz w:val="24"/>
          <w:szCs w:val="24"/>
          <w:lang w:val="en-US" w:eastAsia="zh-CN"/>
        </w:rPr>
      </w:pPr>
      <w:r w:rsidRPr="007A734B">
        <w:rPr>
          <w:rFonts w:eastAsia="Times New Roman"/>
          <w:snapToGrid/>
          <w:sz w:val="24"/>
          <w:szCs w:val="24"/>
          <w:lang w:val="en-US" w:eastAsia="zh-CN"/>
        </w:rPr>
        <w:t>Interruption requirements were defined for two scenarios:</w:t>
      </w:r>
    </w:p>
    <w:p w14:paraId="7382C524" w14:textId="77777777" w:rsidR="00D73199" w:rsidRPr="007A734B" w:rsidRDefault="00D73199" w:rsidP="00D73199">
      <w:pPr>
        <w:pStyle w:val="ListParagraph"/>
        <w:widowControl/>
        <w:numPr>
          <w:ilvl w:val="1"/>
          <w:numId w:val="35"/>
        </w:numPr>
        <w:spacing w:before="120" w:after="120" w:line="240" w:lineRule="auto"/>
        <w:ind w:firstLineChars="0"/>
        <w:contextualSpacing/>
        <w:jc w:val="both"/>
        <w:rPr>
          <w:rFonts w:eastAsia="Times New Roman"/>
          <w:snapToGrid/>
          <w:sz w:val="24"/>
          <w:szCs w:val="24"/>
          <w:lang w:val="en-US" w:eastAsia="zh-CN"/>
        </w:rPr>
      </w:pPr>
      <w:r w:rsidRPr="007A734B">
        <w:rPr>
          <w:rFonts w:eastAsia="Times New Roman"/>
          <w:snapToGrid/>
          <w:sz w:val="24"/>
          <w:szCs w:val="24"/>
          <w:lang w:val="en-US" w:eastAsia="zh-CN"/>
        </w:rPr>
        <w:t>Scenario 1: when X=1 SRS symbol is configured in a slot for SRS antenna port switching, the configured number of SRS symbols is used as SRS transmission time</w:t>
      </w:r>
    </w:p>
    <w:p w14:paraId="7AD1EF16" w14:textId="77777777" w:rsidR="00D73199" w:rsidRPr="007A734B" w:rsidRDefault="00D73199" w:rsidP="00D73199">
      <w:pPr>
        <w:pStyle w:val="ListParagraph"/>
        <w:widowControl/>
        <w:numPr>
          <w:ilvl w:val="1"/>
          <w:numId w:val="35"/>
        </w:numPr>
        <w:spacing w:before="120" w:after="120" w:line="240" w:lineRule="auto"/>
        <w:ind w:firstLineChars="0"/>
        <w:contextualSpacing/>
        <w:jc w:val="both"/>
        <w:rPr>
          <w:rFonts w:eastAsia="Times New Roman"/>
          <w:snapToGrid/>
          <w:sz w:val="24"/>
          <w:szCs w:val="24"/>
          <w:lang w:val="en-US" w:eastAsia="zh-CN"/>
        </w:rPr>
      </w:pPr>
      <w:r w:rsidRPr="007A734B">
        <w:rPr>
          <w:rFonts w:eastAsia="Times New Roman"/>
          <w:snapToGrid/>
          <w:sz w:val="24"/>
          <w:szCs w:val="24"/>
          <w:lang w:val="en-US" w:eastAsia="zh-CN"/>
        </w:rPr>
        <w:t>Scenario 2: otherwise, using X=6 SRS symbols in a slot as assumption of SRS transmission time</w:t>
      </w:r>
    </w:p>
    <w:p w14:paraId="62CE0651" w14:textId="77777777" w:rsidR="00D73199" w:rsidRPr="007A734B" w:rsidRDefault="00D73199" w:rsidP="00D73199">
      <w:pPr>
        <w:pStyle w:val="ListParagraph"/>
        <w:widowControl/>
        <w:numPr>
          <w:ilvl w:val="0"/>
          <w:numId w:val="35"/>
        </w:numPr>
        <w:spacing w:after="120" w:line="252" w:lineRule="auto"/>
        <w:ind w:firstLineChars="0"/>
        <w:rPr>
          <w:rFonts w:eastAsia="Times New Roman"/>
          <w:snapToGrid/>
          <w:sz w:val="24"/>
          <w:szCs w:val="24"/>
          <w:lang w:val="en-US" w:eastAsia="zh-CN"/>
        </w:rPr>
      </w:pPr>
      <w:r w:rsidRPr="007A734B">
        <w:rPr>
          <w:rFonts w:eastAsia="Times New Roman"/>
          <w:snapToGrid/>
          <w:sz w:val="24"/>
          <w:szCs w:val="24"/>
          <w:lang w:val="en-US" w:eastAsia="zh-CN"/>
        </w:rPr>
        <w:t xml:space="preserve">RAN4 specified: </w:t>
      </w:r>
    </w:p>
    <w:p w14:paraId="14D53DDA" w14:textId="77777777" w:rsidR="00D73199" w:rsidRPr="007A734B" w:rsidRDefault="00D73199" w:rsidP="00D73199">
      <w:pPr>
        <w:pStyle w:val="ListParagraph"/>
        <w:widowControl/>
        <w:numPr>
          <w:ilvl w:val="1"/>
          <w:numId w:val="35"/>
        </w:numPr>
        <w:spacing w:after="120" w:line="252" w:lineRule="auto"/>
        <w:ind w:firstLineChars="0"/>
        <w:rPr>
          <w:rFonts w:eastAsia="Times New Roman"/>
          <w:snapToGrid/>
          <w:sz w:val="24"/>
          <w:szCs w:val="24"/>
          <w:lang w:val="en-US" w:eastAsia="zh-CN"/>
        </w:rPr>
      </w:pPr>
      <w:r w:rsidRPr="007A734B">
        <w:rPr>
          <w:rFonts w:eastAsia="Times New Roman"/>
          <w:snapToGrid/>
          <w:sz w:val="24"/>
          <w:szCs w:val="24"/>
          <w:lang w:val="en-US" w:eastAsia="zh-CN"/>
        </w:rPr>
        <w:t>Interruption requirement (symbol-level) for scenario 1 sync case</w:t>
      </w:r>
    </w:p>
    <w:p w14:paraId="0E9A6800" w14:textId="7416D62A" w:rsidR="00D73199" w:rsidRPr="007A734B" w:rsidRDefault="00D73199" w:rsidP="00D73199">
      <w:pPr>
        <w:pStyle w:val="ListParagraph"/>
        <w:widowControl/>
        <w:numPr>
          <w:ilvl w:val="1"/>
          <w:numId w:val="35"/>
        </w:numPr>
        <w:spacing w:after="120" w:line="252" w:lineRule="auto"/>
        <w:ind w:firstLineChars="0"/>
        <w:rPr>
          <w:rFonts w:eastAsia="Times New Roman"/>
          <w:snapToGrid/>
          <w:sz w:val="24"/>
          <w:szCs w:val="24"/>
          <w:lang w:val="en-US" w:eastAsia="zh-CN"/>
        </w:rPr>
      </w:pPr>
      <w:r w:rsidRPr="007A734B">
        <w:rPr>
          <w:rFonts w:eastAsia="Times New Roman"/>
          <w:snapToGrid/>
          <w:sz w:val="24"/>
          <w:szCs w:val="24"/>
          <w:lang w:val="en-US" w:eastAsia="zh-CN"/>
        </w:rPr>
        <w:t>Interruption requirement (slot-level) for scenario 1 async case</w:t>
      </w:r>
    </w:p>
    <w:p w14:paraId="2A734D90" w14:textId="02174E27" w:rsidR="00D73199" w:rsidRPr="00D73199" w:rsidRDefault="00D73199" w:rsidP="00D73199">
      <w:pPr>
        <w:pStyle w:val="ListParagraph"/>
        <w:widowControl/>
        <w:numPr>
          <w:ilvl w:val="1"/>
          <w:numId w:val="35"/>
        </w:numPr>
        <w:spacing w:after="120" w:line="252" w:lineRule="auto"/>
        <w:ind w:firstLineChars="0"/>
        <w:rPr>
          <w:rFonts w:eastAsia="Times New Roman"/>
          <w:snapToGrid/>
          <w:sz w:val="24"/>
          <w:szCs w:val="24"/>
          <w:lang w:val="en-US" w:eastAsia="zh-CN"/>
        </w:rPr>
      </w:pPr>
      <w:r w:rsidRPr="00D73199">
        <w:rPr>
          <w:rFonts w:eastAsia="Times New Roman"/>
          <w:snapToGrid/>
          <w:sz w:val="24"/>
          <w:szCs w:val="24"/>
          <w:lang w:val="en-US" w:eastAsia="zh-CN"/>
        </w:rPr>
        <w:t>Interruption requirement (slot-level) for scenario 2</w:t>
      </w:r>
    </w:p>
    <w:p w14:paraId="1BA5701E" w14:textId="77777777" w:rsidR="00D73199" w:rsidRPr="00D73199" w:rsidRDefault="00D73199" w:rsidP="00D73199">
      <w:pPr>
        <w:rPr>
          <w:lang w:val="en-GB"/>
        </w:rPr>
      </w:pPr>
    </w:p>
    <w:p w14:paraId="6BA9BBF1" w14:textId="0AC28E90" w:rsidR="00D73199" w:rsidRPr="00FE32AB" w:rsidRDefault="00D73199" w:rsidP="00D73199">
      <w:pPr>
        <w:pStyle w:val="Heading1"/>
        <w:numPr>
          <w:ilvl w:val="0"/>
          <w:numId w:val="10"/>
        </w:numPr>
        <w:pBdr>
          <w:top w:val="single" w:sz="12" w:space="2" w:color="auto"/>
        </w:pBdr>
        <w:tabs>
          <w:tab w:val="num" w:pos="45"/>
        </w:tabs>
        <w:jc w:val="both"/>
        <w:rPr>
          <w:sz w:val="32"/>
        </w:rPr>
      </w:pPr>
      <w:r>
        <w:rPr>
          <w:sz w:val="32"/>
        </w:rPr>
        <w:t>Test configuration for</w:t>
      </w:r>
      <w:r w:rsidRPr="00FE32AB">
        <w:rPr>
          <w:sz w:val="32"/>
        </w:rPr>
        <w:t xml:space="preserve"> SRS </w:t>
      </w:r>
      <w:r>
        <w:rPr>
          <w:sz w:val="32"/>
        </w:rPr>
        <w:t>AS</w:t>
      </w:r>
    </w:p>
    <w:p w14:paraId="40631DFD" w14:textId="6944A030" w:rsidR="00D73199" w:rsidRPr="003B555E" w:rsidRDefault="00D73199" w:rsidP="00D73199">
      <w:pPr>
        <w:rPr>
          <w:b/>
          <w:u w:val="single"/>
          <w:lang w:eastAsia="ko-KR"/>
        </w:rPr>
      </w:pPr>
      <w:r w:rsidRPr="003B555E">
        <w:rPr>
          <w:b/>
          <w:u w:val="single"/>
          <w:lang w:eastAsia="ko-KR"/>
        </w:rPr>
        <w:t>Subtopic 3-1: General scope for testing:</w:t>
      </w:r>
    </w:p>
    <w:p w14:paraId="23CE388D" w14:textId="77777777" w:rsidR="00D73199" w:rsidRPr="003B555E" w:rsidRDefault="00D73199" w:rsidP="00D73199">
      <w:pPr>
        <w:rPr>
          <w:b/>
          <w:u w:val="single"/>
          <w:lang w:eastAsia="ko-KR"/>
        </w:rPr>
      </w:pPr>
    </w:p>
    <w:p w14:paraId="37C554BE" w14:textId="685F1C51" w:rsidR="00D73199" w:rsidRPr="003B555E" w:rsidRDefault="00D73199" w:rsidP="00D73199">
      <w:pPr>
        <w:rPr>
          <w:b/>
          <w:u w:val="single"/>
          <w:lang w:eastAsia="ko-KR"/>
        </w:rPr>
      </w:pPr>
      <w:r w:rsidRPr="003B555E">
        <w:rPr>
          <w:b/>
          <w:u w:val="single"/>
          <w:lang w:eastAsia="ko-KR"/>
        </w:rPr>
        <w:t xml:space="preserve">Issue 3-1-1: </w:t>
      </w:r>
      <w:r w:rsidRPr="003B555E">
        <w:rPr>
          <w:b/>
          <w:u w:val="single"/>
        </w:rPr>
        <w:t>MR-DC or CA modes in SRS antenna port switching</w:t>
      </w:r>
      <w:r w:rsidRPr="003B555E">
        <w:rPr>
          <w:b/>
          <w:u w:val="single"/>
          <w:lang w:eastAsia="ko-KR"/>
        </w:rPr>
        <w:t xml:space="preserve"> testing</w:t>
      </w:r>
    </w:p>
    <w:p w14:paraId="08C24B93" w14:textId="20D9FCBA" w:rsidR="00D73199" w:rsidRPr="003B555E" w:rsidRDefault="00D73199" w:rsidP="00D73199">
      <w:pPr>
        <w:rPr>
          <w:b/>
          <w:u w:val="single"/>
          <w:lang w:eastAsia="ko-KR"/>
        </w:rPr>
      </w:pPr>
    </w:p>
    <w:p w14:paraId="7D612697" w14:textId="779F161D" w:rsidR="008E435F" w:rsidRPr="003B555E" w:rsidRDefault="008E435F" w:rsidP="008E435F">
      <w:pPr>
        <w:spacing w:after="120"/>
        <w:rPr>
          <w:bCs/>
        </w:rPr>
      </w:pPr>
      <w:r w:rsidRPr="003B555E">
        <w:rPr>
          <w:rFonts w:hint="eastAsia"/>
          <w:bCs/>
        </w:rPr>
        <w:t>Agreement</w:t>
      </w:r>
      <w:r w:rsidRPr="003B555E">
        <w:rPr>
          <w:bCs/>
        </w:rPr>
        <w:t xml:space="preserve"> in GTW (May 13th)</w:t>
      </w:r>
    </w:p>
    <w:p w14:paraId="44CAFA41" w14:textId="77777777" w:rsidR="008E435F" w:rsidRPr="003B555E" w:rsidRDefault="008E435F" w:rsidP="008E435F">
      <w:pPr>
        <w:pStyle w:val="ListParagraph"/>
        <w:widowControl/>
        <w:numPr>
          <w:ilvl w:val="0"/>
          <w:numId w:val="36"/>
        </w:numPr>
        <w:autoSpaceDE w:val="0"/>
        <w:spacing w:before="100" w:beforeAutospacing="1" w:after="120" w:line="256" w:lineRule="auto"/>
        <w:ind w:left="541" w:firstLineChars="0"/>
        <w:jc w:val="both"/>
        <w:rPr>
          <w:sz w:val="24"/>
          <w:szCs w:val="24"/>
        </w:rPr>
      </w:pPr>
      <w:r w:rsidRPr="003B555E">
        <w:rPr>
          <w:sz w:val="24"/>
          <w:szCs w:val="24"/>
        </w:rPr>
        <w:t>In SRS antenna port switching testing, only following MR-DC or CA modes would be considered:</w:t>
      </w:r>
    </w:p>
    <w:p w14:paraId="39EF5692" w14:textId="77777777" w:rsidR="008E435F" w:rsidRPr="003B555E" w:rsidRDefault="008E435F" w:rsidP="008E435F">
      <w:pPr>
        <w:pStyle w:val="ListParagraph"/>
        <w:widowControl/>
        <w:numPr>
          <w:ilvl w:val="1"/>
          <w:numId w:val="36"/>
        </w:numPr>
        <w:autoSpaceDE w:val="0"/>
        <w:spacing w:before="100" w:beforeAutospacing="1" w:after="120" w:line="256" w:lineRule="auto"/>
        <w:ind w:left="1261" w:firstLineChars="0"/>
        <w:jc w:val="both"/>
        <w:rPr>
          <w:sz w:val="24"/>
          <w:szCs w:val="24"/>
        </w:rPr>
      </w:pPr>
      <w:r w:rsidRPr="003B555E">
        <w:rPr>
          <w:sz w:val="24"/>
          <w:szCs w:val="24"/>
        </w:rPr>
        <w:t xml:space="preserve">NR-SA (FR1+FR1 NR CA) and EN-DC (LTE </w:t>
      </w:r>
      <w:proofErr w:type="spellStart"/>
      <w:r w:rsidRPr="003B555E">
        <w:rPr>
          <w:sz w:val="24"/>
          <w:szCs w:val="24"/>
        </w:rPr>
        <w:t>Pcell</w:t>
      </w:r>
      <w:proofErr w:type="spellEnd"/>
      <w:r w:rsidRPr="003B555E">
        <w:rPr>
          <w:sz w:val="24"/>
          <w:szCs w:val="24"/>
        </w:rPr>
        <w:t xml:space="preserve"> + FR1 NR PSCell + FR1 NR </w:t>
      </w:r>
      <w:proofErr w:type="spellStart"/>
      <w:r w:rsidRPr="003B555E">
        <w:rPr>
          <w:sz w:val="24"/>
          <w:szCs w:val="24"/>
        </w:rPr>
        <w:t>Scell</w:t>
      </w:r>
      <w:proofErr w:type="spellEnd"/>
      <w:r w:rsidRPr="003B555E">
        <w:rPr>
          <w:sz w:val="24"/>
          <w:szCs w:val="24"/>
        </w:rPr>
        <w:t>)</w:t>
      </w:r>
    </w:p>
    <w:p w14:paraId="2DD8F967" w14:textId="77777777" w:rsidR="008E435F" w:rsidRPr="003B555E" w:rsidRDefault="008E435F" w:rsidP="008E435F">
      <w:pPr>
        <w:pStyle w:val="ListParagraph"/>
        <w:widowControl/>
        <w:numPr>
          <w:ilvl w:val="2"/>
          <w:numId w:val="36"/>
        </w:numPr>
        <w:autoSpaceDE w:val="0"/>
        <w:spacing w:before="100" w:beforeAutospacing="1" w:after="120" w:line="256" w:lineRule="auto"/>
        <w:ind w:left="1981" w:firstLineChars="0"/>
        <w:jc w:val="both"/>
        <w:rPr>
          <w:sz w:val="24"/>
          <w:szCs w:val="24"/>
        </w:rPr>
      </w:pPr>
      <w:r w:rsidRPr="003B555E">
        <w:rPr>
          <w:sz w:val="24"/>
          <w:szCs w:val="24"/>
        </w:rPr>
        <w:t>If UE passes the performance requirements of EN-DC, then the performance for NE-DC is expected to be guaranteed.</w:t>
      </w:r>
    </w:p>
    <w:p w14:paraId="3D538556" w14:textId="77777777" w:rsidR="008E435F" w:rsidRPr="003B555E" w:rsidRDefault="008E435F" w:rsidP="00D73199">
      <w:pPr>
        <w:rPr>
          <w:b/>
          <w:u w:val="single"/>
          <w:lang w:eastAsia="ko-KR"/>
        </w:rPr>
      </w:pPr>
    </w:p>
    <w:p w14:paraId="436DCCB3" w14:textId="57E67BFE" w:rsidR="00D73199" w:rsidRPr="003B555E" w:rsidRDefault="008E435F" w:rsidP="00D73199">
      <w:pPr>
        <w:rPr>
          <w:b/>
          <w:u w:val="single"/>
          <w:lang w:eastAsia="ko-KR"/>
        </w:rPr>
      </w:pPr>
      <w:r w:rsidRPr="003B555E">
        <w:rPr>
          <w:b/>
          <w:u w:val="single"/>
          <w:lang w:eastAsia="ko-KR"/>
        </w:rPr>
        <w:t xml:space="preserve">Issue 3-1-2: </w:t>
      </w:r>
      <w:r w:rsidRPr="003B555E">
        <w:rPr>
          <w:b/>
          <w:u w:val="single"/>
        </w:rPr>
        <w:t>scenarios for SRS antenna port switching</w:t>
      </w:r>
      <w:r w:rsidRPr="003B555E">
        <w:rPr>
          <w:b/>
          <w:u w:val="single"/>
          <w:lang w:eastAsia="ko-KR"/>
        </w:rPr>
        <w:t xml:space="preserve"> testing</w:t>
      </w:r>
    </w:p>
    <w:p w14:paraId="402FA207" w14:textId="10259A5A" w:rsidR="008E435F" w:rsidRPr="003B555E" w:rsidRDefault="008E435F" w:rsidP="00D73199">
      <w:pPr>
        <w:rPr>
          <w:b/>
          <w:u w:val="single"/>
          <w:lang w:eastAsia="ko-KR"/>
        </w:rPr>
      </w:pPr>
    </w:p>
    <w:p w14:paraId="4686DB1E" w14:textId="2D204B0D" w:rsidR="008E435F" w:rsidRPr="003B555E" w:rsidRDefault="008E435F" w:rsidP="008E435F">
      <w:pPr>
        <w:spacing w:after="120"/>
        <w:rPr>
          <w:bCs/>
        </w:rPr>
      </w:pPr>
      <w:r w:rsidRPr="003B555E">
        <w:rPr>
          <w:rFonts w:hint="eastAsia"/>
          <w:bCs/>
        </w:rPr>
        <w:t>Agreement</w:t>
      </w:r>
      <w:r w:rsidRPr="003B555E">
        <w:rPr>
          <w:bCs/>
        </w:rPr>
        <w:t xml:space="preserve"> in GTW (May 13th)</w:t>
      </w:r>
    </w:p>
    <w:p w14:paraId="68A91283" w14:textId="77777777" w:rsidR="008E435F" w:rsidRPr="003B555E" w:rsidRDefault="008E435F" w:rsidP="008E435F">
      <w:pPr>
        <w:pStyle w:val="ListParagraph"/>
        <w:widowControl/>
        <w:numPr>
          <w:ilvl w:val="0"/>
          <w:numId w:val="37"/>
        </w:numPr>
        <w:autoSpaceDE w:val="0"/>
        <w:spacing w:after="120" w:line="256" w:lineRule="auto"/>
        <w:ind w:firstLineChars="0"/>
        <w:jc w:val="both"/>
        <w:rPr>
          <w:sz w:val="24"/>
          <w:szCs w:val="24"/>
        </w:rPr>
      </w:pPr>
      <w:r w:rsidRPr="003B555E">
        <w:rPr>
          <w:sz w:val="24"/>
          <w:szCs w:val="24"/>
        </w:rPr>
        <w:t>Interruption requirement (symbol-level) for scenario 1 sync case</w:t>
      </w:r>
    </w:p>
    <w:p w14:paraId="39382772" w14:textId="77777777" w:rsidR="008E435F" w:rsidRPr="003B555E" w:rsidRDefault="008E435F" w:rsidP="008E435F">
      <w:pPr>
        <w:pStyle w:val="ListParagraph"/>
        <w:widowControl/>
        <w:numPr>
          <w:ilvl w:val="0"/>
          <w:numId w:val="37"/>
        </w:numPr>
        <w:autoSpaceDE w:val="0"/>
        <w:spacing w:after="120" w:line="256" w:lineRule="auto"/>
        <w:ind w:firstLineChars="0"/>
        <w:jc w:val="both"/>
        <w:rPr>
          <w:sz w:val="24"/>
          <w:szCs w:val="24"/>
        </w:rPr>
      </w:pPr>
      <w:r w:rsidRPr="003B555E">
        <w:rPr>
          <w:sz w:val="24"/>
          <w:szCs w:val="24"/>
        </w:rPr>
        <w:t>Interruption requirement (slot-level) for scenario 2</w:t>
      </w:r>
    </w:p>
    <w:p w14:paraId="32669861" w14:textId="77777777" w:rsidR="008E435F" w:rsidRPr="003B555E" w:rsidRDefault="008E435F" w:rsidP="008E435F">
      <w:pPr>
        <w:rPr>
          <w:rFonts w:eastAsia="DengXian"/>
        </w:rPr>
      </w:pPr>
    </w:p>
    <w:p w14:paraId="595F8932" w14:textId="77777777" w:rsidR="008E435F" w:rsidRPr="003B555E" w:rsidRDefault="008E435F" w:rsidP="008E435F">
      <w:pPr>
        <w:rPr>
          <w:b/>
          <w:u w:val="single"/>
        </w:rPr>
      </w:pPr>
      <w:r w:rsidRPr="003B555E">
        <w:rPr>
          <w:b/>
          <w:u w:val="single"/>
          <w:lang w:eastAsia="ko-KR"/>
        </w:rPr>
        <w:t xml:space="preserve">Issue 3-1-3: </w:t>
      </w:r>
      <w:r w:rsidRPr="003B555E">
        <w:rPr>
          <w:b/>
          <w:u w:val="single"/>
        </w:rPr>
        <w:t>SRS antenna port switching together with SRS carrier switching</w:t>
      </w:r>
    </w:p>
    <w:p w14:paraId="44FA86FC" w14:textId="77777777" w:rsidR="003B555E" w:rsidRPr="003B555E" w:rsidRDefault="003B555E" w:rsidP="003B555E">
      <w:pPr>
        <w:rPr>
          <w:rFonts w:eastAsiaTheme="minorEastAsia"/>
          <w:i/>
          <w:highlight w:val="yellow"/>
        </w:rPr>
      </w:pPr>
    </w:p>
    <w:p w14:paraId="3D4B0FD1" w14:textId="67B215F9" w:rsidR="003B555E" w:rsidRPr="00861724" w:rsidRDefault="003B555E" w:rsidP="00861724">
      <w:pPr>
        <w:rPr>
          <w:bCs/>
          <w:i/>
          <w:iCs/>
          <w:lang w:eastAsia="ko-KR"/>
        </w:rPr>
      </w:pPr>
      <w:r w:rsidRPr="00861724">
        <w:rPr>
          <w:bCs/>
          <w:i/>
          <w:iCs/>
          <w:lang w:eastAsia="ko-KR"/>
        </w:rPr>
        <w:t>Agreements:</w:t>
      </w:r>
    </w:p>
    <w:p w14:paraId="6F50A568" w14:textId="77777777" w:rsidR="00C27EE8" w:rsidRDefault="00C27EE8" w:rsidP="00C27EE8">
      <w:pPr>
        <w:pStyle w:val="ListParagraph"/>
        <w:widowControl/>
        <w:numPr>
          <w:ilvl w:val="0"/>
          <w:numId w:val="21"/>
        </w:numPr>
        <w:spacing w:after="120" w:line="259" w:lineRule="auto"/>
        <w:ind w:firstLineChars="0"/>
        <w:jc w:val="both"/>
        <w:rPr>
          <w:rFonts w:eastAsiaTheme="minorEastAsia"/>
          <w:iCs/>
          <w:sz w:val="24"/>
          <w:szCs w:val="24"/>
          <w:lang w:val="en-US" w:eastAsia="zh-CN"/>
        </w:rPr>
      </w:pPr>
      <w:r w:rsidRPr="003B555E">
        <w:rPr>
          <w:rFonts w:eastAsiaTheme="minorEastAsia"/>
          <w:iCs/>
          <w:sz w:val="24"/>
          <w:szCs w:val="24"/>
          <w:lang w:val="en-US" w:eastAsia="zh-CN"/>
        </w:rPr>
        <w:t>No need to have test case for SRS antenna port switching + SRS carrier-based switching.</w:t>
      </w:r>
    </w:p>
    <w:p w14:paraId="6337CACF" w14:textId="7EF207FE" w:rsidR="000E3B6F" w:rsidRPr="003B555E" w:rsidRDefault="00C27EE8" w:rsidP="00C27EE8">
      <w:pPr>
        <w:pStyle w:val="ListParagraph"/>
        <w:widowControl/>
        <w:numPr>
          <w:ilvl w:val="0"/>
          <w:numId w:val="21"/>
        </w:numPr>
        <w:spacing w:after="120" w:line="259" w:lineRule="auto"/>
        <w:ind w:firstLineChars="0"/>
        <w:jc w:val="both"/>
        <w:rPr>
          <w:rFonts w:eastAsiaTheme="minorEastAsia"/>
          <w:iCs/>
          <w:sz w:val="24"/>
          <w:szCs w:val="24"/>
          <w:lang w:val="en-US" w:eastAsia="zh-CN"/>
        </w:rPr>
      </w:pPr>
      <w:r w:rsidRPr="0024321A">
        <w:rPr>
          <w:rFonts w:eastAsiaTheme="minorEastAsia"/>
          <w:iCs/>
          <w:sz w:val="24"/>
          <w:szCs w:val="24"/>
          <w:lang w:val="en-US" w:eastAsia="zh-CN"/>
        </w:rPr>
        <w:t>SRS antenna switching requirement only applies when SRS antenna switching is configured without SRS carrier switching</w:t>
      </w:r>
      <w:r w:rsidR="000E3B6F" w:rsidRPr="000E3B6F">
        <w:rPr>
          <w:rFonts w:eastAsiaTheme="minorEastAsia"/>
          <w:iCs/>
          <w:sz w:val="24"/>
          <w:szCs w:val="24"/>
          <w:lang w:val="en-US" w:eastAsia="zh-CN"/>
        </w:rPr>
        <w:t>.</w:t>
      </w:r>
    </w:p>
    <w:p w14:paraId="11C574C1" w14:textId="5F1CC516" w:rsidR="00D73199" w:rsidRDefault="00D73199" w:rsidP="00D73199">
      <w:pPr>
        <w:rPr>
          <w:b/>
          <w:u w:val="single"/>
          <w:lang w:eastAsia="ko-KR"/>
        </w:rPr>
      </w:pPr>
    </w:p>
    <w:p w14:paraId="6DC1C6F0" w14:textId="3DF9DF3F" w:rsidR="00D73199" w:rsidRDefault="00D73199" w:rsidP="00D73199">
      <w:pPr>
        <w:rPr>
          <w:b/>
          <w:u w:val="single"/>
          <w:lang w:eastAsia="ko-KR"/>
        </w:rPr>
      </w:pPr>
    </w:p>
    <w:p w14:paraId="679DE480" w14:textId="77777777" w:rsidR="003B555E" w:rsidRDefault="003B555E" w:rsidP="003B555E">
      <w:pPr>
        <w:rPr>
          <w:b/>
          <w:u w:val="single"/>
        </w:rPr>
      </w:pPr>
      <w:r w:rsidRPr="00E70434">
        <w:rPr>
          <w:b/>
          <w:u w:val="single"/>
          <w:lang w:eastAsia="ko-KR"/>
        </w:rPr>
        <w:t xml:space="preserve">Issue </w:t>
      </w:r>
      <w:r>
        <w:rPr>
          <w:b/>
          <w:u w:val="single"/>
          <w:lang w:eastAsia="ko-KR"/>
        </w:rPr>
        <w:t>3-1-4</w:t>
      </w:r>
      <w:r w:rsidRPr="00E70434">
        <w:rPr>
          <w:b/>
          <w:u w:val="single"/>
          <w:lang w:eastAsia="ko-KR"/>
        </w:rPr>
        <w:t xml:space="preserve">: </w:t>
      </w:r>
      <w:r>
        <w:rPr>
          <w:b/>
          <w:u w:val="single"/>
        </w:rPr>
        <w:t xml:space="preserve">Other clarification on the testing scope </w:t>
      </w:r>
    </w:p>
    <w:p w14:paraId="35F649AE" w14:textId="35639920" w:rsidR="00D73199" w:rsidRDefault="00D73199" w:rsidP="008E435F">
      <w:pPr>
        <w:rPr>
          <w:b/>
          <w:u w:val="single"/>
          <w:lang w:eastAsia="ko-KR"/>
        </w:rPr>
      </w:pPr>
    </w:p>
    <w:p w14:paraId="5F295739" w14:textId="77777777" w:rsidR="00C27EE8" w:rsidRPr="00861724" w:rsidRDefault="00C27EE8" w:rsidP="00861724">
      <w:pPr>
        <w:rPr>
          <w:bCs/>
          <w:i/>
          <w:iCs/>
          <w:lang w:eastAsia="ko-KR"/>
        </w:rPr>
      </w:pPr>
      <w:r w:rsidRPr="00861724">
        <w:rPr>
          <w:bCs/>
          <w:i/>
          <w:iCs/>
          <w:lang w:eastAsia="ko-KR"/>
        </w:rPr>
        <w:t>Agreements:</w:t>
      </w:r>
    </w:p>
    <w:p w14:paraId="183EA578" w14:textId="77777777" w:rsidR="00C27EE8" w:rsidRPr="0024321A" w:rsidRDefault="00C27EE8" w:rsidP="00861724">
      <w:pPr>
        <w:pStyle w:val="ListParagraph"/>
        <w:widowControl/>
        <w:numPr>
          <w:ilvl w:val="0"/>
          <w:numId w:val="21"/>
        </w:numPr>
        <w:spacing w:after="120" w:line="259" w:lineRule="auto"/>
        <w:ind w:firstLineChars="0"/>
        <w:jc w:val="both"/>
        <w:rPr>
          <w:sz w:val="24"/>
          <w:szCs w:val="24"/>
          <w:lang w:eastAsia="zh-CN"/>
        </w:rPr>
      </w:pPr>
      <w:r w:rsidRPr="0024321A">
        <w:rPr>
          <w:sz w:val="24"/>
          <w:szCs w:val="24"/>
          <w:lang w:eastAsia="zh-CN"/>
        </w:rPr>
        <w:t>Combination of FR1+FR2 or LTE+ FR1 + FR2 would not be tested for SRS antenna port switching requirement, until the applicability of FR1-FR2 joint test case is available.</w:t>
      </w:r>
    </w:p>
    <w:p w14:paraId="365EB8DF" w14:textId="77777777" w:rsidR="00C27EE8" w:rsidRPr="0024321A" w:rsidRDefault="00C27EE8" w:rsidP="00861724">
      <w:pPr>
        <w:pStyle w:val="ListParagraph"/>
        <w:widowControl/>
        <w:numPr>
          <w:ilvl w:val="0"/>
          <w:numId w:val="21"/>
        </w:numPr>
        <w:spacing w:after="120" w:line="259" w:lineRule="auto"/>
        <w:ind w:firstLineChars="0"/>
        <w:jc w:val="both"/>
        <w:rPr>
          <w:sz w:val="24"/>
          <w:szCs w:val="24"/>
          <w:lang w:eastAsia="zh-CN"/>
        </w:rPr>
      </w:pPr>
      <w:r w:rsidRPr="0024321A">
        <w:rPr>
          <w:sz w:val="24"/>
          <w:szCs w:val="24"/>
          <w:lang w:eastAsia="zh-CN"/>
        </w:rPr>
        <w:t xml:space="preserve">Only test inter-band NR CA for the case of interruption to NR cells, while DL CA and UL CA can be both considered. </w:t>
      </w:r>
    </w:p>
    <w:p w14:paraId="6AE71967" w14:textId="77777777" w:rsidR="00C27EE8" w:rsidRPr="0024321A" w:rsidRDefault="00C27EE8" w:rsidP="00861724">
      <w:pPr>
        <w:pStyle w:val="ListParagraph"/>
        <w:widowControl/>
        <w:numPr>
          <w:ilvl w:val="0"/>
          <w:numId w:val="21"/>
        </w:numPr>
        <w:spacing w:after="120" w:line="259" w:lineRule="auto"/>
        <w:ind w:firstLineChars="0"/>
        <w:jc w:val="both"/>
        <w:rPr>
          <w:sz w:val="24"/>
          <w:szCs w:val="24"/>
          <w:lang w:eastAsia="zh-CN"/>
        </w:rPr>
      </w:pPr>
      <w:r w:rsidRPr="0024321A">
        <w:rPr>
          <w:sz w:val="24"/>
          <w:szCs w:val="24"/>
          <w:lang w:eastAsia="zh-CN"/>
        </w:rPr>
        <w:t>Do not test interruption by SRS ant switching if aggressor CC is an FR2 CC.</w:t>
      </w:r>
    </w:p>
    <w:p w14:paraId="563B2CC4" w14:textId="77777777" w:rsidR="000E1A6A" w:rsidRPr="003B555E" w:rsidRDefault="000E1A6A" w:rsidP="000E1A6A">
      <w:pPr>
        <w:pStyle w:val="ListParagraph"/>
        <w:widowControl/>
        <w:spacing w:after="120" w:line="259" w:lineRule="auto"/>
        <w:ind w:left="936" w:firstLineChars="0" w:firstLine="0"/>
        <w:jc w:val="both"/>
        <w:rPr>
          <w:rFonts w:eastAsiaTheme="minorEastAsia"/>
          <w:iCs/>
          <w:sz w:val="24"/>
          <w:szCs w:val="24"/>
          <w:lang w:val="en-US" w:eastAsia="zh-CN"/>
        </w:rPr>
      </w:pPr>
    </w:p>
    <w:p w14:paraId="4FAD2B78" w14:textId="74D2A3EB" w:rsidR="00D73199" w:rsidRDefault="00D73199" w:rsidP="00712CC1">
      <w:pPr>
        <w:tabs>
          <w:tab w:val="left" w:pos="1985"/>
        </w:tabs>
        <w:spacing w:after="120"/>
        <w:jc w:val="both"/>
        <w:rPr>
          <w:rFonts w:ascii="Arial" w:hAnsi="Arial" w:cs="Arial"/>
          <w:b/>
          <w:sz w:val="22"/>
          <w:szCs w:val="22"/>
        </w:rPr>
      </w:pPr>
    </w:p>
    <w:p w14:paraId="78B59B52" w14:textId="77777777" w:rsidR="000E1A6A" w:rsidRDefault="000E1A6A" w:rsidP="000E1A6A">
      <w:pPr>
        <w:rPr>
          <w:b/>
          <w:u w:val="single"/>
          <w:lang w:eastAsia="ko-KR"/>
        </w:rPr>
      </w:pPr>
      <w:r>
        <w:rPr>
          <w:b/>
          <w:u w:val="single"/>
          <w:lang w:eastAsia="ko-KR"/>
        </w:rPr>
        <w:t>Subtopic 3-2: Configurations for testing:</w:t>
      </w:r>
    </w:p>
    <w:p w14:paraId="4FE75506" w14:textId="758C3169" w:rsidR="000E1A6A" w:rsidRDefault="000E1A6A" w:rsidP="00712CC1">
      <w:pPr>
        <w:tabs>
          <w:tab w:val="left" w:pos="1985"/>
        </w:tabs>
        <w:spacing w:after="120"/>
        <w:jc w:val="both"/>
        <w:rPr>
          <w:rFonts w:ascii="Arial" w:hAnsi="Arial" w:cs="Arial"/>
          <w:b/>
          <w:sz w:val="22"/>
          <w:szCs w:val="22"/>
        </w:rPr>
      </w:pPr>
    </w:p>
    <w:p w14:paraId="11DA56B5" w14:textId="48EFD63B" w:rsidR="000E1A6A" w:rsidRDefault="000E1A6A" w:rsidP="000E1A6A">
      <w:pPr>
        <w:rPr>
          <w:b/>
          <w:u w:val="single"/>
        </w:rPr>
      </w:pPr>
      <w:r w:rsidRPr="00E70434">
        <w:rPr>
          <w:b/>
          <w:u w:val="single"/>
          <w:lang w:eastAsia="ko-KR"/>
        </w:rPr>
        <w:t xml:space="preserve">Issue </w:t>
      </w:r>
      <w:r>
        <w:rPr>
          <w:b/>
          <w:u w:val="single"/>
          <w:lang w:eastAsia="ko-KR"/>
        </w:rPr>
        <w:t>3-2-2</w:t>
      </w:r>
      <w:r w:rsidRPr="00E70434">
        <w:rPr>
          <w:b/>
          <w:u w:val="single"/>
          <w:lang w:eastAsia="ko-KR"/>
        </w:rPr>
        <w:t xml:space="preserve">: </w:t>
      </w:r>
      <w:r>
        <w:rPr>
          <w:b/>
          <w:u w:val="single"/>
          <w:lang w:eastAsia="ko-KR"/>
        </w:rPr>
        <w:t xml:space="preserve">General </w:t>
      </w:r>
      <w:r>
        <w:rPr>
          <w:b/>
          <w:u w:val="single"/>
        </w:rPr>
        <w:t>configuration – synch/async</w:t>
      </w:r>
    </w:p>
    <w:p w14:paraId="2AA5556E" w14:textId="70870A6A" w:rsidR="000E1A6A" w:rsidRDefault="000E1A6A" w:rsidP="000E1A6A">
      <w:pPr>
        <w:rPr>
          <w:b/>
          <w:u w:val="single"/>
          <w:lang w:eastAsia="ko-KR"/>
        </w:rPr>
      </w:pPr>
      <w:r w:rsidRPr="000E1A6A">
        <w:rPr>
          <w:b/>
          <w:u w:val="single"/>
          <w:lang w:eastAsia="ko-KR"/>
        </w:rPr>
        <w:t>Issue 3-2-2-1: can we agree the 1T2R configuration as a baseline, and add 2T4R and 1T4R cases later?</w:t>
      </w:r>
    </w:p>
    <w:p w14:paraId="40DCAAEF" w14:textId="47CAABCA" w:rsidR="000E1A6A" w:rsidRPr="000E1A6A" w:rsidRDefault="00C27EE8" w:rsidP="000E1A6A">
      <w:pPr>
        <w:pStyle w:val="ListParagraph"/>
        <w:widowControl/>
        <w:numPr>
          <w:ilvl w:val="0"/>
          <w:numId w:val="21"/>
        </w:numPr>
        <w:spacing w:after="120" w:line="259" w:lineRule="auto"/>
        <w:ind w:left="720" w:firstLineChars="0"/>
        <w:jc w:val="both"/>
        <w:rPr>
          <w:sz w:val="24"/>
          <w:szCs w:val="24"/>
          <w:lang w:eastAsia="zh-CN"/>
        </w:rPr>
      </w:pPr>
      <w:r>
        <w:rPr>
          <w:sz w:val="24"/>
          <w:szCs w:val="24"/>
          <w:lang w:val="en-US" w:eastAsia="zh-CN"/>
        </w:rPr>
        <w:t>Discuss in issue 3-2-2-4</w:t>
      </w:r>
    </w:p>
    <w:p w14:paraId="1E5083BB" w14:textId="079F98AE" w:rsidR="000E1A6A" w:rsidRDefault="000E1A6A" w:rsidP="00712CC1">
      <w:pPr>
        <w:tabs>
          <w:tab w:val="left" w:pos="1985"/>
        </w:tabs>
        <w:spacing w:after="120"/>
        <w:jc w:val="both"/>
        <w:rPr>
          <w:rFonts w:ascii="Arial" w:hAnsi="Arial" w:cs="Arial"/>
          <w:b/>
          <w:sz w:val="22"/>
          <w:szCs w:val="22"/>
        </w:rPr>
      </w:pPr>
    </w:p>
    <w:p w14:paraId="092CBB81" w14:textId="4C76169D" w:rsidR="008329E6" w:rsidRPr="008329E6" w:rsidRDefault="008329E6" w:rsidP="008329E6">
      <w:pPr>
        <w:spacing w:after="120"/>
        <w:rPr>
          <w:b/>
          <w:u w:val="single"/>
          <w:lang w:eastAsia="ko-KR"/>
        </w:rPr>
      </w:pPr>
      <w:r w:rsidRPr="008329E6">
        <w:rPr>
          <w:b/>
          <w:u w:val="single"/>
          <w:lang w:eastAsia="ko-KR"/>
        </w:rPr>
        <w:t>Issue 3-2-2-</w:t>
      </w:r>
      <w:r w:rsidR="00816AE4">
        <w:rPr>
          <w:b/>
          <w:u w:val="single"/>
          <w:lang w:eastAsia="ko-KR"/>
        </w:rPr>
        <w:t>2</w:t>
      </w:r>
      <w:r w:rsidRPr="008329E6">
        <w:rPr>
          <w:b/>
          <w:u w:val="single"/>
          <w:lang w:eastAsia="ko-KR"/>
        </w:rPr>
        <w:t xml:space="preserve"> (this issue is somewhat related with issue 3-2-5): for scenario 1(1 SRS symbol in a slot):</w:t>
      </w:r>
    </w:p>
    <w:p w14:paraId="059740AF" w14:textId="77777777" w:rsidR="00C27EE8" w:rsidRPr="00861724" w:rsidRDefault="00C27EE8" w:rsidP="00861724">
      <w:pPr>
        <w:rPr>
          <w:bCs/>
          <w:i/>
          <w:iCs/>
          <w:lang w:eastAsia="ko-KR"/>
        </w:rPr>
      </w:pPr>
      <w:r w:rsidRPr="00861724">
        <w:rPr>
          <w:bCs/>
          <w:i/>
          <w:iCs/>
          <w:lang w:eastAsia="ko-KR"/>
        </w:rPr>
        <w:t>Agreements:</w:t>
      </w:r>
    </w:p>
    <w:p w14:paraId="353D7C12" w14:textId="77777777" w:rsidR="00C27EE8" w:rsidRPr="0024321A" w:rsidRDefault="00C27EE8" w:rsidP="00C27EE8">
      <w:pPr>
        <w:spacing w:after="120"/>
        <w:rPr>
          <w:bCs/>
          <w:lang w:eastAsia="ko-KR"/>
        </w:rPr>
      </w:pPr>
      <w:r>
        <w:rPr>
          <w:bCs/>
          <w:lang w:eastAsia="ko-KR"/>
        </w:rPr>
        <w:t>F</w:t>
      </w:r>
      <w:r w:rsidRPr="0024321A">
        <w:rPr>
          <w:bCs/>
          <w:lang w:eastAsia="ko-KR"/>
        </w:rPr>
        <w:t>or scenario 1(1 SRS symbol in a slot):</w:t>
      </w:r>
    </w:p>
    <w:p w14:paraId="12CD9383" w14:textId="56C58CC3" w:rsidR="00C27EE8" w:rsidRPr="008329E6" w:rsidRDefault="00C27EE8" w:rsidP="00C27EE8">
      <w:pPr>
        <w:pStyle w:val="ListParagraph"/>
        <w:widowControl/>
        <w:numPr>
          <w:ilvl w:val="0"/>
          <w:numId w:val="21"/>
        </w:numPr>
        <w:spacing w:after="120" w:line="259" w:lineRule="auto"/>
        <w:ind w:firstLineChars="0"/>
        <w:jc w:val="both"/>
        <w:rPr>
          <w:rFonts w:eastAsiaTheme="minorEastAsia"/>
          <w:iCs/>
          <w:sz w:val="24"/>
          <w:szCs w:val="24"/>
          <w:lang w:val="en-US" w:eastAsia="zh-CN"/>
        </w:rPr>
      </w:pPr>
      <w:r w:rsidRPr="008329E6">
        <w:rPr>
          <w:sz w:val="24"/>
          <w:szCs w:val="24"/>
          <w:lang w:eastAsia="zh-CN"/>
        </w:rPr>
        <w:t>Periodic SRS resource set is used in the test cases to verify that the length of each interruption is less than the interruption requirements</w:t>
      </w:r>
      <w:r w:rsidR="00EA3280">
        <w:rPr>
          <w:sz w:val="24"/>
          <w:szCs w:val="24"/>
          <w:lang w:val="en-US" w:eastAsia="zh-CN"/>
        </w:rPr>
        <w:t xml:space="preserve">. </w:t>
      </w:r>
      <w:r w:rsidR="00EA3280" w:rsidRPr="00EA3280">
        <w:rPr>
          <w:sz w:val="24"/>
          <w:szCs w:val="24"/>
          <w:lang w:eastAsia="zh-CN"/>
        </w:rPr>
        <w:t xml:space="preserve">The interval between SRS sources in the test cases are configured larger than 3/6 slots for 15 </w:t>
      </w:r>
      <w:proofErr w:type="spellStart"/>
      <w:r w:rsidR="00EA3280" w:rsidRPr="00EA3280">
        <w:rPr>
          <w:sz w:val="24"/>
          <w:szCs w:val="24"/>
          <w:lang w:eastAsia="zh-CN"/>
        </w:rPr>
        <w:t>KHz</w:t>
      </w:r>
      <w:proofErr w:type="spellEnd"/>
      <w:r w:rsidR="00EA3280" w:rsidRPr="00EA3280">
        <w:rPr>
          <w:sz w:val="24"/>
          <w:szCs w:val="24"/>
          <w:lang w:eastAsia="zh-CN"/>
        </w:rPr>
        <w:t>/30KHz to align with SRS configuration in Scenario 2.</w:t>
      </w:r>
    </w:p>
    <w:p w14:paraId="73A0BB50" w14:textId="77777777" w:rsidR="00C27EE8" w:rsidRDefault="00C27EE8" w:rsidP="00C27EE8">
      <w:pPr>
        <w:pStyle w:val="ListParagraph"/>
        <w:widowControl/>
        <w:numPr>
          <w:ilvl w:val="0"/>
          <w:numId w:val="21"/>
        </w:numPr>
        <w:spacing w:after="120" w:line="259" w:lineRule="auto"/>
        <w:ind w:firstLineChars="0"/>
        <w:jc w:val="both"/>
        <w:rPr>
          <w:rFonts w:eastAsiaTheme="minorEastAsia"/>
          <w:iCs/>
          <w:sz w:val="24"/>
          <w:szCs w:val="24"/>
          <w:lang w:val="en-US" w:eastAsia="zh-CN"/>
        </w:rPr>
      </w:pPr>
      <w:r w:rsidRPr="008329E6">
        <w:rPr>
          <w:rFonts w:eastAsiaTheme="minorEastAsia"/>
          <w:iCs/>
          <w:sz w:val="24"/>
          <w:szCs w:val="24"/>
          <w:lang w:val="en-US" w:eastAsia="zh-CN"/>
        </w:rPr>
        <w:t>configure one resource with one symbol in a slot</w:t>
      </w:r>
    </w:p>
    <w:p w14:paraId="4318913C" w14:textId="77777777" w:rsidR="008329E6" w:rsidRPr="008329E6" w:rsidRDefault="008329E6" w:rsidP="008329E6">
      <w:pPr>
        <w:pStyle w:val="ListParagraph"/>
        <w:widowControl/>
        <w:spacing w:after="120" w:line="259" w:lineRule="auto"/>
        <w:ind w:left="1656" w:firstLineChars="0" w:firstLine="0"/>
        <w:jc w:val="both"/>
        <w:rPr>
          <w:rFonts w:eastAsiaTheme="minorEastAsia"/>
          <w:iCs/>
          <w:sz w:val="24"/>
          <w:szCs w:val="24"/>
          <w:lang w:val="en-US" w:eastAsia="zh-CN"/>
        </w:rPr>
      </w:pPr>
    </w:p>
    <w:p w14:paraId="10B0F16D" w14:textId="5729981C" w:rsidR="008329E6" w:rsidRPr="008329E6" w:rsidRDefault="008329E6" w:rsidP="008329E6">
      <w:pPr>
        <w:rPr>
          <w:b/>
          <w:u w:val="single"/>
          <w:lang w:eastAsia="ko-KR"/>
        </w:rPr>
      </w:pPr>
    </w:p>
    <w:p w14:paraId="4D4A6247" w14:textId="00C55017" w:rsidR="008329E6" w:rsidRPr="008329E6" w:rsidRDefault="008329E6" w:rsidP="008329E6">
      <w:pPr>
        <w:spacing w:after="120"/>
        <w:rPr>
          <w:b/>
          <w:u w:val="single"/>
          <w:lang w:eastAsia="ko-KR"/>
        </w:rPr>
      </w:pPr>
      <w:r w:rsidRPr="008329E6">
        <w:rPr>
          <w:b/>
          <w:u w:val="single"/>
          <w:lang w:eastAsia="ko-KR"/>
        </w:rPr>
        <w:t>Issue 3-2-2-</w:t>
      </w:r>
      <w:r w:rsidR="00816AE4">
        <w:rPr>
          <w:b/>
          <w:u w:val="single"/>
          <w:lang w:eastAsia="ko-KR"/>
        </w:rPr>
        <w:t>3</w:t>
      </w:r>
      <w:r w:rsidRPr="008329E6">
        <w:rPr>
          <w:b/>
          <w:u w:val="single"/>
          <w:lang w:eastAsia="ko-KR"/>
        </w:rPr>
        <w:t>: For scenario 2(more than 1 SRS symbol for antenna port switching in a slot):</w:t>
      </w:r>
    </w:p>
    <w:p w14:paraId="53713C53" w14:textId="77777777" w:rsidR="00C27EE8" w:rsidRPr="00861724" w:rsidRDefault="00C27EE8" w:rsidP="00861724">
      <w:pPr>
        <w:rPr>
          <w:bCs/>
          <w:i/>
          <w:iCs/>
          <w:lang w:eastAsia="ko-KR"/>
        </w:rPr>
      </w:pPr>
      <w:r w:rsidRPr="00861724">
        <w:rPr>
          <w:bCs/>
          <w:i/>
          <w:iCs/>
          <w:lang w:eastAsia="ko-KR"/>
        </w:rPr>
        <w:t>Agreements:</w:t>
      </w:r>
    </w:p>
    <w:p w14:paraId="39A90A99" w14:textId="17D93DB6" w:rsidR="008329E6" w:rsidRDefault="00C27EE8" w:rsidP="008329E6">
      <w:pPr>
        <w:pStyle w:val="ListParagraph"/>
        <w:widowControl/>
        <w:numPr>
          <w:ilvl w:val="0"/>
          <w:numId w:val="21"/>
        </w:numPr>
        <w:spacing w:after="120" w:line="259" w:lineRule="auto"/>
        <w:ind w:firstLineChars="0"/>
        <w:jc w:val="both"/>
        <w:rPr>
          <w:rFonts w:eastAsiaTheme="minorEastAsia"/>
          <w:iCs/>
          <w:sz w:val="24"/>
          <w:szCs w:val="24"/>
          <w:lang w:val="en-US" w:eastAsia="zh-CN"/>
        </w:rPr>
      </w:pPr>
      <w:r>
        <w:rPr>
          <w:rFonts w:eastAsiaTheme="minorEastAsia"/>
          <w:iCs/>
          <w:sz w:val="24"/>
          <w:szCs w:val="24"/>
          <w:lang w:val="en-US" w:eastAsia="zh-CN"/>
        </w:rPr>
        <w:t>C</w:t>
      </w:r>
      <w:r w:rsidR="008329E6" w:rsidRPr="008329E6">
        <w:rPr>
          <w:rFonts w:eastAsiaTheme="minorEastAsia"/>
          <w:iCs/>
          <w:sz w:val="24"/>
          <w:szCs w:val="24"/>
          <w:lang w:val="en-US" w:eastAsia="zh-CN"/>
        </w:rPr>
        <w:t>onfigure two resources in a slot and each resource has one symbol</w:t>
      </w:r>
    </w:p>
    <w:p w14:paraId="1EA804AE" w14:textId="77777777" w:rsidR="008329E6" w:rsidRDefault="008329E6" w:rsidP="008329E6">
      <w:pPr>
        <w:pStyle w:val="ListParagraph"/>
        <w:widowControl/>
        <w:spacing w:after="120" w:line="259" w:lineRule="auto"/>
        <w:ind w:left="936" w:firstLineChars="0" w:firstLine="0"/>
        <w:jc w:val="both"/>
        <w:rPr>
          <w:rFonts w:eastAsiaTheme="minorEastAsia"/>
          <w:iCs/>
          <w:sz w:val="24"/>
          <w:szCs w:val="24"/>
          <w:lang w:val="en-US" w:eastAsia="zh-CN"/>
        </w:rPr>
      </w:pPr>
    </w:p>
    <w:p w14:paraId="318C1067" w14:textId="34700612" w:rsidR="008329E6" w:rsidRDefault="008329E6" w:rsidP="008329E6">
      <w:pPr>
        <w:spacing w:after="120" w:line="259" w:lineRule="auto"/>
        <w:jc w:val="both"/>
        <w:rPr>
          <w:rFonts w:eastAsiaTheme="minorEastAsia"/>
          <w:iCs/>
        </w:rPr>
      </w:pPr>
    </w:p>
    <w:p w14:paraId="1B883BCE" w14:textId="4DFC8D1C" w:rsidR="00816AE4" w:rsidRDefault="00816AE4" w:rsidP="00816AE4">
      <w:pPr>
        <w:rPr>
          <w:b/>
          <w:u w:val="single"/>
          <w:lang w:eastAsia="ko-KR"/>
        </w:rPr>
      </w:pPr>
      <w:r w:rsidRPr="000E1A6A">
        <w:rPr>
          <w:b/>
          <w:u w:val="single"/>
          <w:lang w:eastAsia="ko-KR"/>
        </w:rPr>
        <w:lastRenderedPageBreak/>
        <w:t>Issue 3-2-2-</w:t>
      </w:r>
      <w:r>
        <w:rPr>
          <w:b/>
          <w:u w:val="single"/>
          <w:lang w:eastAsia="ko-KR"/>
        </w:rPr>
        <w:t>4</w:t>
      </w:r>
      <w:r w:rsidRPr="000E1A6A">
        <w:rPr>
          <w:b/>
          <w:u w:val="single"/>
          <w:lang w:eastAsia="ko-KR"/>
        </w:rPr>
        <w:t>: can we agree the 1T2R</w:t>
      </w:r>
      <w:r>
        <w:rPr>
          <w:b/>
          <w:u w:val="single"/>
          <w:lang w:eastAsia="ko-KR"/>
        </w:rPr>
        <w:t>/2T4R/1T4R</w:t>
      </w:r>
      <w:r w:rsidRPr="000E1A6A">
        <w:rPr>
          <w:b/>
          <w:u w:val="single"/>
          <w:lang w:eastAsia="ko-KR"/>
        </w:rPr>
        <w:t xml:space="preserve"> resource configuration </w:t>
      </w:r>
      <w:r>
        <w:rPr>
          <w:b/>
          <w:u w:val="single"/>
          <w:lang w:eastAsia="ko-KR"/>
        </w:rPr>
        <w:t>as following</w:t>
      </w:r>
      <w:r w:rsidRPr="000E1A6A">
        <w:rPr>
          <w:b/>
          <w:u w:val="single"/>
          <w:lang w:eastAsia="ko-KR"/>
        </w:rPr>
        <w:t>?</w:t>
      </w:r>
    </w:p>
    <w:p w14:paraId="546B188A" w14:textId="77777777" w:rsidR="00816AE4" w:rsidRDefault="00816AE4" w:rsidP="00816AE4">
      <w:pPr>
        <w:rPr>
          <w:b/>
          <w:u w:val="single"/>
          <w:lang w:eastAsia="ko-KR"/>
        </w:rPr>
      </w:pPr>
    </w:p>
    <w:p w14:paraId="31C4DECB" w14:textId="3F56A978" w:rsidR="00816AE4" w:rsidRDefault="00C27EE8" w:rsidP="00816AE4">
      <w:pPr>
        <w:rPr>
          <w:bCs/>
        </w:rPr>
      </w:pPr>
      <w:r w:rsidRPr="00861724">
        <w:rPr>
          <w:bCs/>
          <w:i/>
          <w:iCs/>
          <w:lang w:eastAsia="ko-KR"/>
        </w:rPr>
        <w:t>Agreements:</w:t>
      </w:r>
    </w:p>
    <w:p w14:paraId="68A3E105" w14:textId="77777777" w:rsidR="00816AE4" w:rsidRPr="00EB32C4" w:rsidRDefault="00816AE4" w:rsidP="00816AE4">
      <w:pPr>
        <w:pStyle w:val="ListParagraph"/>
        <w:widowControl/>
        <w:numPr>
          <w:ilvl w:val="0"/>
          <w:numId w:val="21"/>
        </w:numPr>
        <w:spacing w:after="120" w:line="259" w:lineRule="auto"/>
        <w:ind w:left="720" w:firstLineChars="0"/>
        <w:jc w:val="both"/>
        <w:rPr>
          <w:sz w:val="24"/>
          <w:szCs w:val="24"/>
          <w:lang w:eastAsia="zh-CN"/>
        </w:rPr>
      </w:pPr>
      <w:r w:rsidRPr="00EB32C4">
        <w:rPr>
          <w:sz w:val="24"/>
          <w:szCs w:val="24"/>
          <w:lang w:eastAsia="zh-CN"/>
        </w:rPr>
        <w:t>SRS.x1 is for 15kHz, SRS.x2 is for 30kHz</w:t>
      </w:r>
    </w:p>
    <w:p w14:paraId="71FC5D65" w14:textId="77777777" w:rsidR="00816AE4" w:rsidRPr="00EB32C4" w:rsidRDefault="00816AE4" w:rsidP="00816AE4">
      <w:pPr>
        <w:pStyle w:val="ListParagraph"/>
        <w:widowControl/>
        <w:numPr>
          <w:ilvl w:val="0"/>
          <w:numId w:val="21"/>
        </w:numPr>
        <w:spacing w:after="120" w:line="259" w:lineRule="auto"/>
        <w:ind w:left="720" w:firstLineChars="0"/>
        <w:jc w:val="both"/>
        <w:rPr>
          <w:sz w:val="24"/>
          <w:szCs w:val="24"/>
          <w:lang w:eastAsia="zh-CN"/>
        </w:rPr>
      </w:pPr>
      <w:r w:rsidRPr="00EB32C4">
        <w:rPr>
          <w:sz w:val="24"/>
          <w:szCs w:val="24"/>
          <w:lang w:eastAsia="zh-CN"/>
        </w:rPr>
        <w:t>For scenario 1, each SRS slot has 1 SRS resource; for scenario 2, each SRS slot has 2 SRS resources. Each SRS resource has 1 symbol, no repetition</w:t>
      </w:r>
    </w:p>
    <w:p w14:paraId="7997F110" w14:textId="77777777" w:rsidR="00816AE4" w:rsidRPr="00EB32C4" w:rsidRDefault="00816AE4" w:rsidP="00816AE4">
      <w:pPr>
        <w:pStyle w:val="ListParagraph"/>
        <w:widowControl/>
        <w:numPr>
          <w:ilvl w:val="0"/>
          <w:numId w:val="21"/>
        </w:numPr>
        <w:spacing w:after="120" w:line="259" w:lineRule="auto"/>
        <w:ind w:left="720" w:firstLineChars="0"/>
        <w:jc w:val="both"/>
        <w:rPr>
          <w:sz w:val="24"/>
          <w:szCs w:val="24"/>
          <w:lang w:eastAsia="zh-CN"/>
        </w:rPr>
      </w:pPr>
      <w:r w:rsidRPr="00EB32C4">
        <w:rPr>
          <w:sz w:val="24"/>
          <w:szCs w:val="24"/>
          <w:lang w:eastAsia="zh-CN"/>
        </w:rPr>
        <w:t>Offset is determined by TDD pattern: consider special slot for SRS transmission</w:t>
      </w:r>
    </w:p>
    <w:p w14:paraId="29CDC1A6" w14:textId="77777777" w:rsidR="00816AE4" w:rsidRDefault="00816AE4" w:rsidP="00816AE4">
      <w:pPr>
        <w:pStyle w:val="ListParagraph"/>
        <w:widowControl/>
        <w:numPr>
          <w:ilvl w:val="0"/>
          <w:numId w:val="21"/>
        </w:numPr>
        <w:spacing w:after="120" w:line="259" w:lineRule="auto"/>
        <w:ind w:left="720" w:firstLineChars="0"/>
        <w:jc w:val="both"/>
        <w:rPr>
          <w:sz w:val="24"/>
          <w:szCs w:val="24"/>
          <w:lang w:eastAsia="zh-CN"/>
        </w:rPr>
      </w:pPr>
      <w:r w:rsidRPr="00EB32C4">
        <w:rPr>
          <w:sz w:val="24"/>
          <w:szCs w:val="24"/>
          <w:lang w:eastAsia="zh-CN"/>
        </w:rPr>
        <w:t xml:space="preserve">The first table is the common configuration for each SRS, </w:t>
      </w:r>
    </w:p>
    <w:p w14:paraId="2FD2673A" w14:textId="77777777" w:rsidR="00816AE4" w:rsidRPr="00816AE4" w:rsidRDefault="00816AE4" w:rsidP="00816AE4"/>
    <w:tbl>
      <w:tblPr>
        <w:tblW w:w="0" w:type="auto"/>
        <w:tblInd w:w="-10" w:type="dxa"/>
        <w:tblCellMar>
          <w:left w:w="0" w:type="dxa"/>
          <w:right w:w="0" w:type="dxa"/>
        </w:tblCellMar>
        <w:tblLook w:val="04A0" w:firstRow="1" w:lastRow="0" w:firstColumn="1" w:lastColumn="0" w:noHBand="0" w:noVBand="1"/>
      </w:tblPr>
      <w:tblGrid>
        <w:gridCol w:w="2596"/>
        <w:gridCol w:w="1795"/>
        <w:gridCol w:w="1888"/>
        <w:gridCol w:w="2494"/>
      </w:tblGrid>
      <w:tr w:rsidR="00816AE4" w:rsidRPr="00816AE4" w14:paraId="5407008B" w14:textId="77777777" w:rsidTr="00816AE4">
        <w:trPr>
          <w:trHeight w:val="362"/>
        </w:trPr>
        <w:tc>
          <w:tcPr>
            <w:tcW w:w="25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CEE01B" w14:textId="77777777" w:rsidR="00816AE4" w:rsidRPr="00816AE4" w:rsidRDefault="00816AE4" w:rsidP="00816AE4">
            <w:pPr>
              <w:spacing w:line="191" w:lineRule="atLeast"/>
              <w:jc w:val="center"/>
              <w:rPr>
                <w:rFonts w:ascii="Arial" w:hAnsi="Arial" w:cs="Arial"/>
                <w:b/>
                <w:bCs/>
                <w:sz w:val="20"/>
                <w:szCs w:val="20"/>
              </w:rPr>
            </w:pPr>
            <w:r w:rsidRPr="00816AE4">
              <w:rPr>
                <w:rFonts w:ascii="Arial" w:hAnsi="Arial" w:cs="Arial"/>
                <w:sz w:val="20"/>
                <w:szCs w:val="20"/>
                <w:lang w:val="x-none"/>
              </w:rPr>
              <w:t> </w:t>
            </w:r>
          </w:p>
        </w:tc>
        <w:tc>
          <w:tcPr>
            <w:tcW w:w="1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7842F3" w14:textId="77777777" w:rsidR="00816AE4" w:rsidRPr="00816AE4" w:rsidRDefault="00816AE4" w:rsidP="00816AE4">
            <w:pPr>
              <w:spacing w:line="191" w:lineRule="atLeast"/>
              <w:jc w:val="center"/>
              <w:rPr>
                <w:rFonts w:ascii="Arial" w:hAnsi="Arial" w:cs="Arial"/>
                <w:b/>
                <w:bCs/>
                <w:sz w:val="20"/>
                <w:szCs w:val="20"/>
              </w:rPr>
            </w:pPr>
            <w:r w:rsidRPr="00816AE4">
              <w:rPr>
                <w:rFonts w:ascii="Arial" w:hAnsi="Arial" w:cs="Arial"/>
                <w:sz w:val="20"/>
                <w:szCs w:val="20"/>
                <w:lang w:val="x-none"/>
              </w:rPr>
              <w:t>SRS.x1</w:t>
            </w:r>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D47A3" w14:textId="77777777" w:rsidR="00816AE4" w:rsidRPr="00816AE4" w:rsidRDefault="00816AE4" w:rsidP="00816AE4">
            <w:pPr>
              <w:spacing w:line="191" w:lineRule="atLeast"/>
              <w:jc w:val="center"/>
              <w:rPr>
                <w:rFonts w:ascii="Arial" w:hAnsi="Arial" w:cs="Arial"/>
                <w:b/>
                <w:bCs/>
                <w:sz w:val="20"/>
                <w:szCs w:val="20"/>
              </w:rPr>
            </w:pPr>
            <w:r w:rsidRPr="00816AE4">
              <w:rPr>
                <w:rFonts w:ascii="Arial" w:hAnsi="Arial" w:cs="Arial"/>
                <w:sz w:val="20"/>
                <w:szCs w:val="20"/>
                <w:lang w:val="x-none"/>
              </w:rPr>
              <w:t>SRS.x2</w:t>
            </w:r>
          </w:p>
        </w:tc>
        <w:tc>
          <w:tcPr>
            <w:tcW w:w="2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A1E625" w14:textId="77777777" w:rsidR="00816AE4" w:rsidRPr="00816AE4" w:rsidRDefault="00816AE4" w:rsidP="00816AE4">
            <w:pPr>
              <w:spacing w:line="191" w:lineRule="atLeast"/>
              <w:jc w:val="center"/>
              <w:rPr>
                <w:rFonts w:ascii="Arial" w:hAnsi="Arial" w:cs="Arial"/>
                <w:b/>
                <w:bCs/>
                <w:sz w:val="20"/>
                <w:szCs w:val="20"/>
              </w:rPr>
            </w:pPr>
            <w:r w:rsidRPr="00816AE4">
              <w:rPr>
                <w:rFonts w:ascii="Arial" w:hAnsi="Arial" w:cs="Arial"/>
                <w:sz w:val="20"/>
                <w:szCs w:val="20"/>
                <w:lang w:val="x-none"/>
              </w:rPr>
              <w:t> </w:t>
            </w:r>
          </w:p>
        </w:tc>
      </w:tr>
      <w:tr w:rsidR="00816AE4" w:rsidRPr="00816AE4" w14:paraId="74185119" w14:textId="77777777" w:rsidTr="00816AE4">
        <w:trPr>
          <w:trHeight w:val="362"/>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CABF0" w14:textId="77777777" w:rsidR="00816AE4" w:rsidRPr="00816AE4" w:rsidRDefault="00816AE4" w:rsidP="00816AE4">
            <w:pPr>
              <w:spacing w:line="191" w:lineRule="atLeast"/>
              <w:jc w:val="center"/>
              <w:rPr>
                <w:rFonts w:ascii="Arial" w:hAnsi="Arial" w:cs="Arial"/>
                <w:b/>
                <w:bCs/>
                <w:sz w:val="20"/>
                <w:szCs w:val="20"/>
              </w:rPr>
            </w:pPr>
            <w:r w:rsidRPr="00816AE4">
              <w:rPr>
                <w:rFonts w:ascii="Arial" w:hAnsi="Arial" w:cs="Arial"/>
                <w:sz w:val="20"/>
                <w:szCs w:val="20"/>
                <w:lang w:val="x-none"/>
              </w:rPr>
              <w:t>Field</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A4CEF0E" w14:textId="77777777" w:rsidR="00816AE4" w:rsidRPr="00816AE4" w:rsidRDefault="00816AE4" w:rsidP="00816AE4">
            <w:pPr>
              <w:spacing w:line="191" w:lineRule="atLeast"/>
              <w:jc w:val="center"/>
              <w:rPr>
                <w:rFonts w:ascii="Arial" w:hAnsi="Arial" w:cs="Arial"/>
                <w:b/>
                <w:bCs/>
                <w:sz w:val="20"/>
                <w:szCs w:val="20"/>
              </w:rPr>
            </w:pPr>
            <w:r w:rsidRPr="00816AE4">
              <w:rPr>
                <w:rFonts w:ascii="Arial" w:hAnsi="Arial" w:cs="Arial"/>
                <w:sz w:val="20"/>
                <w:szCs w:val="20"/>
                <w:lang w:val="x-none"/>
              </w:rPr>
              <w:t>Value</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147BAFE6" w14:textId="77777777" w:rsidR="00816AE4" w:rsidRPr="00816AE4" w:rsidRDefault="00816AE4" w:rsidP="00816AE4">
            <w:pPr>
              <w:spacing w:line="191" w:lineRule="atLeast"/>
              <w:jc w:val="center"/>
              <w:rPr>
                <w:rFonts w:ascii="Arial" w:hAnsi="Arial" w:cs="Arial"/>
                <w:b/>
                <w:bCs/>
                <w:sz w:val="20"/>
                <w:szCs w:val="20"/>
              </w:rPr>
            </w:pPr>
            <w:r w:rsidRPr="00816AE4">
              <w:rPr>
                <w:rFonts w:ascii="Arial" w:hAnsi="Arial" w:cs="Arial"/>
                <w:sz w:val="20"/>
                <w:szCs w:val="20"/>
                <w:lang w:val="x-none"/>
              </w:rPr>
              <w:t>Value</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817CCCA" w14:textId="77777777" w:rsidR="00816AE4" w:rsidRPr="00816AE4" w:rsidRDefault="00816AE4" w:rsidP="00816AE4">
            <w:pPr>
              <w:spacing w:line="191" w:lineRule="atLeast"/>
              <w:jc w:val="center"/>
              <w:rPr>
                <w:rFonts w:ascii="Arial" w:hAnsi="Arial" w:cs="Arial"/>
                <w:b/>
                <w:bCs/>
                <w:sz w:val="20"/>
                <w:szCs w:val="20"/>
              </w:rPr>
            </w:pPr>
            <w:r w:rsidRPr="00816AE4">
              <w:rPr>
                <w:rFonts w:ascii="Arial" w:hAnsi="Arial" w:cs="Arial"/>
                <w:sz w:val="20"/>
                <w:szCs w:val="20"/>
              </w:rPr>
              <w:t>Comment</w:t>
            </w:r>
          </w:p>
        </w:tc>
      </w:tr>
      <w:tr w:rsidR="00816AE4" w:rsidRPr="00816AE4" w14:paraId="78495599" w14:textId="77777777" w:rsidTr="00816AE4">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C259D"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c-SRS</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56BE9D9"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12</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47F726AA"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rPr>
              <w:t>24</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F9312E9"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 </w:t>
            </w:r>
          </w:p>
        </w:tc>
      </w:tr>
      <w:tr w:rsidR="00816AE4" w:rsidRPr="00816AE4" w14:paraId="51A580DA" w14:textId="77777777" w:rsidTr="00816AE4">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5D095"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b-SRS</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CFFC3A9"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0B021AF1"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AD03C48"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 </w:t>
            </w:r>
          </w:p>
        </w:tc>
      </w:tr>
      <w:tr w:rsidR="00816AE4" w:rsidRPr="00816AE4" w14:paraId="71F6B606" w14:textId="77777777" w:rsidTr="00816AE4">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D1E36"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b-hop</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A8CD07E"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57272134"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1331A0E9"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Frequency hopping is disabled </w:t>
            </w:r>
          </w:p>
        </w:tc>
      </w:tr>
      <w:tr w:rsidR="00816AE4" w:rsidRPr="00816AE4" w14:paraId="25EF2237" w14:textId="77777777" w:rsidTr="00816AE4">
        <w:trPr>
          <w:trHeight w:val="154"/>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20AE7"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groupOrSequenceHopping</w:t>
            </w:r>
            <w:proofErr w:type="spellEnd"/>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9590A2B"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neither</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17E8140D"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rPr>
              <w:t>n</w:t>
            </w:r>
            <w:r w:rsidRPr="00816AE4">
              <w:rPr>
                <w:rFonts w:ascii="Arial" w:hAnsi="Arial" w:cs="Arial"/>
                <w:sz w:val="20"/>
                <w:szCs w:val="20"/>
                <w:lang w:val="x-none"/>
              </w:rPr>
              <w:t>either</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3D55F6F0"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No group or sequence hopping</w:t>
            </w:r>
          </w:p>
        </w:tc>
      </w:tr>
      <w:tr w:rsidR="00816AE4" w:rsidRPr="00816AE4" w14:paraId="03C6F17D" w14:textId="77777777" w:rsidTr="00816AE4">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06754"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freqDomainPosition</w:t>
            </w:r>
            <w:proofErr w:type="spellEnd"/>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488E911"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53620C10"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7375A850"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Frequency domain position of SRS</w:t>
            </w:r>
          </w:p>
        </w:tc>
      </w:tr>
      <w:tr w:rsidR="00816AE4" w:rsidRPr="00816AE4" w14:paraId="3D501566" w14:textId="77777777" w:rsidTr="00816AE4">
        <w:trPr>
          <w:trHeight w:val="219"/>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AF599"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freqDomainShift</w:t>
            </w:r>
            <w:proofErr w:type="spellEnd"/>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51C9000"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73CD2A4A"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20DC4502"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 </w:t>
            </w:r>
          </w:p>
        </w:tc>
      </w:tr>
      <w:tr w:rsidR="00816AE4" w:rsidRPr="00816AE4" w14:paraId="032FDEEC" w14:textId="77777777" w:rsidTr="00816AE4">
        <w:trPr>
          <w:trHeight w:val="338"/>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1C252"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pathlossReferenceRS</w:t>
            </w:r>
            <w:proofErr w:type="spellEnd"/>
          </w:p>
          <w:p w14:paraId="0F989C95"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ssb</w:t>
            </w:r>
            <w:proofErr w:type="spellEnd"/>
            <w:r w:rsidRPr="00816AE4">
              <w:rPr>
                <w:rFonts w:ascii="Arial" w:hAnsi="Arial" w:cs="Arial"/>
                <w:sz w:val="20"/>
                <w:szCs w:val="20"/>
                <w:lang w:val="x-none"/>
              </w:rPr>
              <w:t>-Index</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CBBBCF8"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794D62D0"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28D4B4FC"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SSB #0 is used for SRS path loss estimation</w:t>
            </w:r>
          </w:p>
        </w:tc>
      </w:tr>
      <w:tr w:rsidR="00816AE4" w:rsidRPr="00816AE4" w14:paraId="4CCCB521" w14:textId="77777777" w:rsidTr="00816AE4">
        <w:trPr>
          <w:trHeight w:val="179"/>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7C020"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usage</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8E274E8" w14:textId="77777777" w:rsidR="00816AE4" w:rsidRPr="00816AE4" w:rsidRDefault="00816AE4" w:rsidP="00816AE4">
            <w:pPr>
              <w:spacing w:line="191" w:lineRule="atLeast"/>
              <w:jc w:val="center"/>
              <w:rPr>
                <w:rFonts w:ascii="Arial" w:hAnsi="Arial" w:cs="Arial"/>
                <w:sz w:val="20"/>
                <w:szCs w:val="20"/>
              </w:rPr>
            </w:pPr>
            <w:proofErr w:type="spellStart"/>
            <w:r w:rsidRPr="00816AE4">
              <w:rPr>
                <w:rFonts w:ascii="Arial" w:hAnsi="Arial" w:cs="Arial"/>
                <w:sz w:val="20"/>
                <w:szCs w:val="20"/>
              </w:rPr>
              <w:t>antennaSwitching</w:t>
            </w:r>
            <w:proofErr w:type="spellEnd"/>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42AB9444"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rPr>
              <w:t>antennaSwitching</w:t>
            </w:r>
            <w:proofErr w:type="spellEnd"/>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4B63C015"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rPr>
              <w:t> </w:t>
            </w:r>
          </w:p>
        </w:tc>
      </w:tr>
      <w:tr w:rsidR="00816AE4" w:rsidRPr="00816AE4" w14:paraId="67F54615" w14:textId="77777777" w:rsidTr="00816AE4">
        <w:trPr>
          <w:trHeight w:val="190"/>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D821C"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nrofSymbols</w:t>
            </w:r>
            <w:proofErr w:type="spellEnd"/>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C85652F"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1</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74877CF6"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1</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0CD1CEC0"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rPr>
              <w:t> </w:t>
            </w:r>
          </w:p>
        </w:tc>
      </w:tr>
      <w:tr w:rsidR="00816AE4" w:rsidRPr="00816AE4" w14:paraId="54550330" w14:textId="77777777" w:rsidTr="00816AE4">
        <w:trPr>
          <w:trHeight w:val="137"/>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E8585"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repetitionFactor</w:t>
            </w:r>
            <w:proofErr w:type="spellEnd"/>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41A51CC1"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rPr>
              <w:t>n1</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764CDEFE"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rPr>
              <w:t>n1</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7E13B007"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without repetition.</w:t>
            </w:r>
          </w:p>
        </w:tc>
      </w:tr>
      <w:tr w:rsidR="00816AE4" w:rsidRPr="00816AE4" w14:paraId="7B738726" w14:textId="77777777" w:rsidTr="00816AE4">
        <w:trPr>
          <w:trHeight w:val="64"/>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83203"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transmissionComb</w:t>
            </w:r>
            <w:proofErr w:type="spellEnd"/>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453744F"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rPr>
              <w:t>n2</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30A1BEA9"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rPr>
              <w:t>n2</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481C2991"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rPr>
              <w:t> </w:t>
            </w:r>
          </w:p>
        </w:tc>
      </w:tr>
      <w:tr w:rsidR="00816AE4" w:rsidRPr="00816AE4" w14:paraId="08EBF52F" w14:textId="77777777" w:rsidTr="00816AE4">
        <w:trPr>
          <w:trHeight w:val="214"/>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4B717"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combOffset</w:t>
            </w:r>
            <w:proofErr w:type="spellEnd"/>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7C0B19E"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266AC015"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6857BC9E"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transmissionComb</w:t>
            </w:r>
            <w:proofErr w:type="spellEnd"/>
            <w:r w:rsidRPr="00816AE4">
              <w:rPr>
                <w:rFonts w:ascii="Arial" w:hAnsi="Arial" w:cs="Arial"/>
                <w:sz w:val="20"/>
                <w:szCs w:val="20"/>
                <w:lang w:val="x-none"/>
              </w:rPr>
              <w:t xml:space="preserve"> setting</w:t>
            </w:r>
          </w:p>
        </w:tc>
      </w:tr>
      <w:tr w:rsidR="00816AE4" w:rsidRPr="00816AE4" w14:paraId="7C39B517" w14:textId="77777777" w:rsidTr="00816AE4">
        <w:trPr>
          <w:trHeight w:val="147"/>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9C23F"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cyclicShift</w:t>
            </w:r>
            <w:proofErr w:type="spellEnd"/>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00DD13D"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0D20EFA6"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0</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439668A7"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lang w:val="x-none"/>
              </w:rPr>
              <w:t> </w:t>
            </w:r>
          </w:p>
        </w:tc>
      </w:tr>
      <w:tr w:rsidR="00816AE4" w:rsidRPr="00816AE4" w14:paraId="4A8CF61E" w14:textId="77777777" w:rsidTr="00816AE4">
        <w:trPr>
          <w:trHeight w:val="77"/>
        </w:trPr>
        <w:tc>
          <w:tcPr>
            <w:tcW w:w="25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53F2C" w14:textId="77777777" w:rsidR="00816AE4" w:rsidRPr="00816AE4" w:rsidRDefault="00816AE4" w:rsidP="00816AE4">
            <w:pPr>
              <w:spacing w:line="191" w:lineRule="atLeast"/>
              <w:rPr>
                <w:rFonts w:ascii="Arial" w:hAnsi="Arial" w:cs="Arial"/>
                <w:sz w:val="20"/>
                <w:szCs w:val="20"/>
              </w:rPr>
            </w:pPr>
            <w:proofErr w:type="spellStart"/>
            <w:r w:rsidRPr="00816AE4">
              <w:rPr>
                <w:rFonts w:ascii="Arial" w:hAnsi="Arial" w:cs="Arial"/>
                <w:sz w:val="20"/>
                <w:szCs w:val="20"/>
                <w:lang w:val="x-none"/>
              </w:rPr>
              <w:t>resourceType</w:t>
            </w:r>
            <w:proofErr w:type="spellEnd"/>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1B552BB"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Periodic</w:t>
            </w:r>
          </w:p>
        </w:tc>
        <w:tc>
          <w:tcPr>
            <w:tcW w:w="1888" w:type="dxa"/>
            <w:tcBorders>
              <w:top w:val="nil"/>
              <w:left w:val="nil"/>
              <w:bottom w:val="single" w:sz="8" w:space="0" w:color="auto"/>
              <w:right w:val="single" w:sz="8" w:space="0" w:color="auto"/>
            </w:tcBorders>
            <w:tcMar>
              <w:top w:w="0" w:type="dxa"/>
              <w:left w:w="108" w:type="dxa"/>
              <w:bottom w:w="0" w:type="dxa"/>
              <w:right w:w="108" w:type="dxa"/>
            </w:tcMar>
            <w:hideMark/>
          </w:tcPr>
          <w:p w14:paraId="743377F1" w14:textId="77777777" w:rsidR="00816AE4" w:rsidRPr="00816AE4" w:rsidRDefault="00816AE4" w:rsidP="00816AE4">
            <w:pPr>
              <w:spacing w:line="191" w:lineRule="atLeast"/>
              <w:jc w:val="center"/>
              <w:rPr>
                <w:rFonts w:ascii="Arial" w:hAnsi="Arial" w:cs="Arial"/>
                <w:sz w:val="20"/>
                <w:szCs w:val="20"/>
              </w:rPr>
            </w:pPr>
            <w:r w:rsidRPr="00816AE4">
              <w:rPr>
                <w:rFonts w:ascii="Arial" w:hAnsi="Arial" w:cs="Arial"/>
                <w:sz w:val="20"/>
                <w:szCs w:val="20"/>
                <w:lang w:val="x-none"/>
              </w:rPr>
              <w:t>Periodic</w:t>
            </w:r>
          </w:p>
        </w:tc>
        <w:tc>
          <w:tcPr>
            <w:tcW w:w="2494" w:type="dxa"/>
            <w:tcBorders>
              <w:top w:val="nil"/>
              <w:left w:val="nil"/>
              <w:bottom w:val="single" w:sz="8" w:space="0" w:color="auto"/>
              <w:right w:val="single" w:sz="8" w:space="0" w:color="auto"/>
            </w:tcBorders>
            <w:tcMar>
              <w:top w:w="0" w:type="dxa"/>
              <w:left w:w="108" w:type="dxa"/>
              <w:bottom w:w="0" w:type="dxa"/>
              <w:right w:w="108" w:type="dxa"/>
            </w:tcMar>
            <w:hideMark/>
          </w:tcPr>
          <w:p w14:paraId="758D589A" w14:textId="77777777" w:rsidR="00816AE4" w:rsidRPr="00816AE4" w:rsidRDefault="00816AE4" w:rsidP="00816AE4">
            <w:pPr>
              <w:spacing w:line="191" w:lineRule="atLeast"/>
              <w:rPr>
                <w:rFonts w:ascii="Arial" w:hAnsi="Arial" w:cs="Arial"/>
                <w:sz w:val="20"/>
                <w:szCs w:val="20"/>
              </w:rPr>
            </w:pPr>
            <w:r w:rsidRPr="00816AE4">
              <w:rPr>
                <w:rFonts w:ascii="Arial" w:hAnsi="Arial" w:cs="Arial"/>
                <w:sz w:val="20"/>
                <w:szCs w:val="20"/>
              </w:rPr>
              <w:t> </w:t>
            </w:r>
          </w:p>
        </w:tc>
      </w:tr>
    </w:tbl>
    <w:p w14:paraId="43BFC3D2" w14:textId="77777777" w:rsidR="00816AE4" w:rsidRPr="00816AE4" w:rsidRDefault="00816AE4" w:rsidP="00816AE4">
      <w:pPr>
        <w:pStyle w:val="ListParagraph"/>
        <w:widowControl/>
        <w:spacing w:after="120" w:line="259" w:lineRule="auto"/>
        <w:ind w:left="720" w:firstLineChars="0" w:firstLine="0"/>
        <w:jc w:val="both"/>
        <w:rPr>
          <w:sz w:val="24"/>
          <w:szCs w:val="24"/>
          <w:lang w:eastAsia="zh-CN"/>
        </w:rPr>
      </w:pPr>
    </w:p>
    <w:p w14:paraId="5507D8F0" w14:textId="4AC8C8E4" w:rsidR="00816AE4" w:rsidRPr="00EB32C4" w:rsidRDefault="00816AE4" w:rsidP="00816AE4">
      <w:pPr>
        <w:pStyle w:val="ListParagraph"/>
        <w:widowControl/>
        <w:numPr>
          <w:ilvl w:val="0"/>
          <w:numId w:val="21"/>
        </w:numPr>
        <w:spacing w:after="120" w:line="259" w:lineRule="auto"/>
        <w:ind w:left="720" w:firstLineChars="0"/>
        <w:jc w:val="both"/>
        <w:rPr>
          <w:sz w:val="24"/>
          <w:szCs w:val="24"/>
          <w:lang w:eastAsia="zh-CN"/>
        </w:rPr>
      </w:pPr>
      <w:r w:rsidRPr="00EB32C4">
        <w:rPr>
          <w:sz w:val="24"/>
          <w:szCs w:val="24"/>
          <w:lang w:eastAsia="zh-CN"/>
        </w:rPr>
        <w:t xml:space="preserve">the following tables are configurations for each SRS, scenario and </w:t>
      </w:r>
      <w:proofErr w:type="spellStart"/>
      <w:r w:rsidRPr="00EB32C4">
        <w:rPr>
          <w:sz w:val="24"/>
          <w:szCs w:val="24"/>
          <w:lang w:eastAsia="zh-CN"/>
        </w:rPr>
        <w:t>xTyR</w:t>
      </w:r>
      <w:proofErr w:type="spellEnd"/>
      <w:r w:rsidRPr="00EB32C4">
        <w:rPr>
          <w:sz w:val="24"/>
          <w:szCs w:val="24"/>
          <w:lang w:eastAsia="zh-CN"/>
        </w:rPr>
        <w:t xml:space="preserve"> configuration.</w:t>
      </w:r>
    </w:p>
    <w:tbl>
      <w:tblPr>
        <w:tblW w:w="9350" w:type="dxa"/>
        <w:tblCellMar>
          <w:left w:w="0" w:type="dxa"/>
          <w:right w:w="0" w:type="dxa"/>
        </w:tblCellMar>
        <w:tblLook w:val="04A0" w:firstRow="1" w:lastRow="0" w:firstColumn="1" w:lastColumn="0" w:noHBand="0" w:noVBand="1"/>
      </w:tblPr>
      <w:tblGrid>
        <w:gridCol w:w="2143"/>
        <w:gridCol w:w="902"/>
        <w:gridCol w:w="900"/>
        <w:gridCol w:w="901"/>
        <w:gridCol w:w="901"/>
        <w:gridCol w:w="901"/>
        <w:gridCol w:w="901"/>
        <w:gridCol w:w="901"/>
        <w:gridCol w:w="901"/>
      </w:tblGrid>
      <w:tr w:rsidR="00816AE4" w:rsidRPr="00816AE4" w14:paraId="72603E2C" w14:textId="77777777" w:rsidTr="00816AE4">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E5C29D2" w14:textId="77A34B3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15kHz, sc</w:t>
            </w:r>
            <w:r>
              <w:rPr>
                <w:rFonts w:ascii="Calibri" w:hAnsi="Calibri" w:cs="Calibri"/>
                <w:color w:val="000000"/>
                <w:sz w:val="22"/>
                <w:szCs w:val="22"/>
              </w:rPr>
              <w:t>e</w:t>
            </w:r>
            <w:r w:rsidRPr="00816AE4">
              <w:rPr>
                <w:rFonts w:ascii="Calibri" w:hAnsi="Calibri" w:cs="Calibri"/>
                <w:color w:val="000000"/>
                <w:sz w:val="22"/>
                <w:szCs w:val="22"/>
              </w:rPr>
              <w:t>n</w:t>
            </w:r>
            <w:r>
              <w:rPr>
                <w:rFonts w:ascii="Calibri" w:hAnsi="Calibri" w:cs="Calibri"/>
                <w:color w:val="000000"/>
                <w:sz w:val="22"/>
                <w:szCs w:val="22"/>
              </w:rPr>
              <w:t xml:space="preserve">ario </w:t>
            </w:r>
            <w:r w:rsidRPr="00816AE4">
              <w:rPr>
                <w:rFonts w:ascii="Calibri" w:hAnsi="Calibri" w:cs="Calibri"/>
                <w:color w:val="000000"/>
                <w:sz w:val="22"/>
                <w:szCs w:val="22"/>
              </w:rPr>
              <w:t>1</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0BD458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820A5D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7869DC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1T4R </w:t>
            </w:r>
          </w:p>
        </w:tc>
      </w:tr>
      <w:tr w:rsidR="00816AE4" w:rsidRPr="00816AE4" w14:paraId="6CAC6717"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13E1E7C"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srs-ResourceId</w:t>
            </w:r>
            <w:proofErr w:type="spellEnd"/>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468A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D03812"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03DD30"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493B52"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75C488"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01661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B6E557"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88F1AE"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3</w:t>
            </w:r>
          </w:p>
        </w:tc>
      </w:tr>
      <w:tr w:rsidR="00816AE4" w:rsidRPr="00816AE4" w14:paraId="4491A06A"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CFBD71E"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startPosition</w:t>
            </w:r>
            <w:proofErr w:type="spellEnd"/>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7853D1"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34626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B0BFD9"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BCAFE9"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B573CF"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2890D6"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4923E8"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F33DA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r>
      <w:tr w:rsidR="00816AE4" w:rsidRPr="00816AE4" w14:paraId="177651D6"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1C3CD70"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nrofSRS</w:t>
            </w:r>
            <w:proofErr w:type="spellEnd"/>
            <w:r w:rsidRPr="00816AE4">
              <w:rPr>
                <w:rFonts w:ascii="Calibri" w:hAnsi="Calibri" w:cs="Calibri"/>
                <w:color w:val="000000"/>
                <w:sz w:val="22"/>
                <w:szCs w:val="22"/>
              </w:rPr>
              <w:t>-Ports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AD0DB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F4F382"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2EB923"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8157A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0D20CC"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B01E9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92FAC0"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AA5470"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r>
      <w:tr w:rsidR="00816AE4" w:rsidRPr="00816AE4" w14:paraId="299DFF3C"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12E500A"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periodicityAndOffset</w:t>
            </w:r>
            <w:proofErr w:type="spellEnd"/>
            <w:r w:rsidRPr="00816AE4">
              <w:rPr>
                <w:rFonts w:ascii="Calibri" w:hAnsi="Calibri" w:cs="Calibri"/>
                <w:color w:val="000000"/>
                <w:sz w:val="22"/>
                <w:szCs w:val="22"/>
              </w:rPr>
              <w: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C16C8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6DF35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1CA766"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EAB47"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0D979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7E2D31"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986B6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5CDD2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[17]</w:t>
            </w:r>
          </w:p>
        </w:tc>
      </w:tr>
    </w:tbl>
    <w:p w14:paraId="2D556C40" w14:textId="77777777" w:rsidR="00816AE4" w:rsidRPr="00816AE4" w:rsidRDefault="00816AE4" w:rsidP="00816AE4">
      <w:pPr>
        <w:rPr>
          <w:rFonts w:ascii="Calibri" w:hAnsi="Calibri" w:cs="Calibri"/>
          <w:color w:val="000000"/>
          <w:sz w:val="22"/>
          <w:szCs w:val="22"/>
        </w:rPr>
      </w:pPr>
      <w:r w:rsidRPr="00816AE4">
        <w:rPr>
          <w:color w:val="000000"/>
          <w:sz w:val="20"/>
          <w:szCs w:val="20"/>
          <w:lang w:val="en-GB"/>
        </w:rPr>
        <w:t> </w:t>
      </w:r>
    </w:p>
    <w:tbl>
      <w:tblPr>
        <w:tblW w:w="9350" w:type="dxa"/>
        <w:tblCellMar>
          <w:left w:w="0" w:type="dxa"/>
          <w:right w:w="0" w:type="dxa"/>
        </w:tblCellMar>
        <w:tblLook w:val="04A0" w:firstRow="1" w:lastRow="0" w:firstColumn="1" w:lastColumn="0" w:noHBand="0" w:noVBand="1"/>
      </w:tblPr>
      <w:tblGrid>
        <w:gridCol w:w="2143"/>
        <w:gridCol w:w="902"/>
        <w:gridCol w:w="900"/>
        <w:gridCol w:w="901"/>
        <w:gridCol w:w="901"/>
        <w:gridCol w:w="901"/>
        <w:gridCol w:w="901"/>
        <w:gridCol w:w="901"/>
        <w:gridCol w:w="901"/>
      </w:tblGrid>
      <w:tr w:rsidR="00816AE4" w:rsidRPr="00816AE4" w14:paraId="0CA61AE0" w14:textId="77777777" w:rsidTr="00816AE4">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26A9B8" w14:textId="6482CF76"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15kHz, sc</w:t>
            </w:r>
            <w:r>
              <w:rPr>
                <w:rFonts w:ascii="Calibri" w:hAnsi="Calibri" w:cs="Calibri"/>
                <w:color w:val="000000"/>
                <w:sz w:val="22"/>
                <w:szCs w:val="22"/>
              </w:rPr>
              <w:t>e</w:t>
            </w:r>
            <w:r w:rsidRPr="00816AE4">
              <w:rPr>
                <w:rFonts w:ascii="Calibri" w:hAnsi="Calibri" w:cs="Calibri"/>
                <w:color w:val="000000"/>
                <w:sz w:val="22"/>
                <w:szCs w:val="22"/>
              </w:rPr>
              <w:t>n</w:t>
            </w:r>
            <w:r>
              <w:rPr>
                <w:rFonts w:ascii="Calibri" w:hAnsi="Calibri" w:cs="Calibri"/>
                <w:color w:val="000000"/>
                <w:sz w:val="22"/>
                <w:szCs w:val="22"/>
              </w:rPr>
              <w:t>ario 2</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49C2D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FC4D1D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CB37BE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1T4R </w:t>
            </w:r>
          </w:p>
        </w:tc>
      </w:tr>
      <w:tr w:rsidR="00816AE4" w:rsidRPr="00816AE4" w14:paraId="0A6A1D0B"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61CCE1"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srs-ResourceId</w:t>
            </w:r>
            <w:proofErr w:type="spellEnd"/>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FDB4D8"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0FABE5"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423979"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A3A328"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72B53"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05B0F3"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20AB0"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40A797"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3</w:t>
            </w:r>
          </w:p>
        </w:tc>
      </w:tr>
      <w:tr w:rsidR="00816AE4" w:rsidRPr="00816AE4" w14:paraId="4A726B4E"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E8EE3D"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startPosition</w:t>
            </w:r>
            <w:proofErr w:type="spellEnd"/>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085953"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57A3B6" w14:textId="6195C17B"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305FCC"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D7F77E" w14:textId="492C63E0"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3E6335"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70B833" w14:textId="47005A32"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577576"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421026" w14:textId="7391177D"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r>
      <w:tr w:rsidR="00816AE4" w:rsidRPr="00816AE4" w14:paraId="3EB294B0"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28B5F96"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nrofSRS</w:t>
            </w:r>
            <w:proofErr w:type="spellEnd"/>
            <w:r w:rsidRPr="00816AE4">
              <w:rPr>
                <w:rFonts w:ascii="Calibri" w:hAnsi="Calibri" w:cs="Calibri"/>
                <w:color w:val="000000"/>
                <w:sz w:val="22"/>
                <w:szCs w:val="22"/>
              </w:rPr>
              <w:t>-Ports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DEC592"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4E683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005787"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A9835"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1DEBA3"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E5C9DF"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7E3B03"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AADB7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r>
      <w:tr w:rsidR="00816AE4" w:rsidRPr="00816AE4" w14:paraId="000C2A28"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FEF4B5"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periodicityAndOffset</w:t>
            </w:r>
            <w:proofErr w:type="spellEnd"/>
            <w:r w:rsidRPr="00816AE4">
              <w:rPr>
                <w:rFonts w:ascii="Calibri" w:hAnsi="Calibri" w:cs="Calibri"/>
                <w:color w:val="000000"/>
                <w:sz w:val="22"/>
                <w:szCs w:val="22"/>
              </w:rPr>
              <w: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FEBC9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6AC5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5EBFF3"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F6C383"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B76AB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856DCE"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D25FC2"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[7]</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B09335"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sl40, [7]</w:t>
            </w:r>
          </w:p>
        </w:tc>
      </w:tr>
    </w:tbl>
    <w:p w14:paraId="6DB9E219" w14:textId="77777777" w:rsidR="00816AE4" w:rsidRPr="00816AE4" w:rsidRDefault="00816AE4" w:rsidP="00816AE4">
      <w:pPr>
        <w:rPr>
          <w:rFonts w:ascii="Calibri" w:hAnsi="Calibri" w:cs="Calibri"/>
          <w:color w:val="000000"/>
          <w:sz w:val="22"/>
          <w:szCs w:val="22"/>
        </w:rPr>
      </w:pPr>
      <w:r w:rsidRPr="00816AE4">
        <w:rPr>
          <w:color w:val="000000"/>
          <w:sz w:val="20"/>
          <w:szCs w:val="20"/>
          <w:lang w:val="en-GB"/>
        </w:rPr>
        <w:t> </w:t>
      </w:r>
    </w:p>
    <w:tbl>
      <w:tblPr>
        <w:tblW w:w="9350" w:type="dxa"/>
        <w:tblCellMar>
          <w:left w:w="0" w:type="dxa"/>
          <w:right w:w="0" w:type="dxa"/>
        </w:tblCellMar>
        <w:tblLook w:val="04A0" w:firstRow="1" w:lastRow="0" w:firstColumn="1" w:lastColumn="0" w:noHBand="0" w:noVBand="1"/>
      </w:tblPr>
      <w:tblGrid>
        <w:gridCol w:w="2143"/>
        <w:gridCol w:w="902"/>
        <w:gridCol w:w="900"/>
        <w:gridCol w:w="901"/>
        <w:gridCol w:w="901"/>
        <w:gridCol w:w="901"/>
        <w:gridCol w:w="901"/>
        <w:gridCol w:w="901"/>
        <w:gridCol w:w="901"/>
      </w:tblGrid>
      <w:tr w:rsidR="00816AE4" w:rsidRPr="00816AE4" w14:paraId="21253153" w14:textId="77777777" w:rsidTr="00816AE4">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23C150" w14:textId="49EC1A73"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30kHz, sc</w:t>
            </w:r>
            <w:r>
              <w:rPr>
                <w:rFonts w:ascii="Calibri" w:hAnsi="Calibri" w:cs="Calibri"/>
                <w:color w:val="000000"/>
                <w:sz w:val="22"/>
                <w:szCs w:val="22"/>
              </w:rPr>
              <w:t>e</w:t>
            </w:r>
            <w:r w:rsidRPr="00816AE4">
              <w:rPr>
                <w:rFonts w:ascii="Calibri" w:hAnsi="Calibri" w:cs="Calibri"/>
                <w:color w:val="000000"/>
                <w:sz w:val="22"/>
                <w:szCs w:val="22"/>
              </w:rPr>
              <w:t>n</w:t>
            </w:r>
            <w:r>
              <w:rPr>
                <w:rFonts w:ascii="Calibri" w:hAnsi="Calibri" w:cs="Calibri"/>
                <w:color w:val="000000"/>
                <w:sz w:val="22"/>
                <w:szCs w:val="22"/>
              </w:rPr>
              <w:t xml:space="preserve">ario </w:t>
            </w:r>
            <w:r w:rsidRPr="00816AE4">
              <w:rPr>
                <w:rFonts w:ascii="Calibri" w:hAnsi="Calibri" w:cs="Calibri"/>
                <w:color w:val="000000"/>
                <w:sz w:val="22"/>
                <w:szCs w:val="22"/>
              </w:rPr>
              <w:t>1</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BBCE49"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4E5B782"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BBDF321"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1T4R </w:t>
            </w:r>
          </w:p>
        </w:tc>
      </w:tr>
      <w:tr w:rsidR="00816AE4" w:rsidRPr="00816AE4" w14:paraId="76DBDE57"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E20C0E"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lastRenderedPageBreak/>
              <w:t>srs-ResourceId</w:t>
            </w:r>
            <w:proofErr w:type="spellEnd"/>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F532D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ABBC45"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6260F5"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2E7232"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DF9DCF"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B61080"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A3DF16"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B207A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3</w:t>
            </w:r>
          </w:p>
        </w:tc>
      </w:tr>
      <w:tr w:rsidR="00816AE4" w:rsidRPr="00816AE4" w14:paraId="22346647"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EDAB0C"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startPosition</w:t>
            </w:r>
            <w:proofErr w:type="spellEnd"/>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C7E220"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3A955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809295"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8445C1"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74DEF7"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9AB27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BDB8D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6873EE"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r>
      <w:tr w:rsidR="00816AE4" w:rsidRPr="00816AE4" w14:paraId="6BC9BED4"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446C16"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nrofSRS</w:t>
            </w:r>
            <w:proofErr w:type="spellEnd"/>
            <w:r w:rsidRPr="00816AE4">
              <w:rPr>
                <w:rFonts w:ascii="Calibri" w:hAnsi="Calibri" w:cs="Calibri"/>
                <w:color w:val="000000"/>
                <w:sz w:val="22"/>
                <w:szCs w:val="22"/>
              </w:rPr>
              <w:t>-Ports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F36DF9"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CEA51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A0A067"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364D9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4C2A5F"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024A1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E21EF0"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C9C650"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r>
      <w:tr w:rsidR="00816AE4" w:rsidRPr="00816AE4" w14:paraId="5394EEC1"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5AACE11"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periodicityAndOffset</w:t>
            </w:r>
            <w:proofErr w:type="spellEnd"/>
            <w:r w:rsidRPr="00816AE4">
              <w:rPr>
                <w:rFonts w:ascii="Calibri" w:hAnsi="Calibri" w:cs="Calibri"/>
                <w:color w:val="000000"/>
                <w:sz w:val="22"/>
                <w:szCs w:val="22"/>
              </w:rPr>
              <w: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B0302C"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350B8F"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09454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B407A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95FDA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31297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118C3C"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[22]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3D9BF6"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[32]</w:t>
            </w:r>
          </w:p>
        </w:tc>
      </w:tr>
    </w:tbl>
    <w:p w14:paraId="13983968" w14:textId="77777777" w:rsidR="00816AE4" w:rsidRPr="00816AE4" w:rsidRDefault="00816AE4" w:rsidP="00816AE4">
      <w:pPr>
        <w:rPr>
          <w:rFonts w:ascii="Calibri" w:hAnsi="Calibri" w:cs="Calibri"/>
          <w:color w:val="000000"/>
          <w:sz w:val="22"/>
          <w:szCs w:val="22"/>
        </w:rPr>
      </w:pPr>
      <w:r w:rsidRPr="00816AE4">
        <w:rPr>
          <w:color w:val="000000"/>
          <w:sz w:val="20"/>
          <w:szCs w:val="20"/>
          <w:lang w:val="en-GB"/>
        </w:rPr>
        <w:t> </w:t>
      </w:r>
    </w:p>
    <w:tbl>
      <w:tblPr>
        <w:tblW w:w="9350" w:type="dxa"/>
        <w:tblCellMar>
          <w:left w:w="0" w:type="dxa"/>
          <w:right w:w="0" w:type="dxa"/>
        </w:tblCellMar>
        <w:tblLook w:val="04A0" w:firstRow="1" w:lastRow="0" w:firstColumn="1" w:lastColumn="0" w:noHBand="0" w:noVBand="1"/>
      </w:tblPr>
      <w:tblGrid>
        <w:gridCol w:w="2143"/>
        <w:gridCol w:w="902"/>
        <w:gridCol w:w="900"/>
        <w:gridCol w:w="901"/>
        <w:gridCol w:w="901"/>
        <w:gridCol w:w="901"/>
        <w:gridCol w:w="901"/>
        <w:gridCol w:w="901"/>
        <w:gridCol w:w="901"/>
      </w:tblGrid>
      <w:tr w:rsidR="00816AE4" w:rsidRPr="00816AE4" w14:paraId="639B82D1" w14:textId="77777777" w:rsidTr="00816AE4">
        <w:trPr>
          <w:trHeight w:val="300"/>
        </w:trPr>
        <w:tc>
          <w:tcPr>
            <w:tcW w:w="21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1DF15B5" w14:textId="2D7D3628"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30kHz, sc</w:t>
            </w:r>
            <w:r>
              <w:rPr>
                <w:rFonts w:ascii="Calibri" w:hAnsi="Calibri" w:cs="Calibri"/>
                <w:color w:val="000000"/>
                <w:sz w:val="22"/>
                <w:szCs w:val="22"/>
              </w:rPr>
              <w:t>e</w:t>
            </w:r>
            <w:r w:rsidRPr="00816AE4">
              <w:rPr>
                <w:rFonts w:ascii="Calibri" w:hAnsi="Calibri" w:cs="Calibri"/>
                <w:color w:val="000000"/>
                <w:sz w:val="22"/>
                <w:szCs w:val="22"/>
              </w:rPr>
              <w:t>n</w:t>
            </w:r>
            <w:r>
              <w:rPr>
                <w:rFonts w:ascii="Calibri" w:hAnsi="Calibri" w:cs="Calibri"/>
                <w:color w:val="000000"/>
                <w:sz w:val="22"/>
                <w:szCs w:val="22"/>
              </w:rPr>
              <w:t xml:space="preserve">ario </w:t>
            </w:r>
            <w:r w:rsidRPr="00816AE4">
              <w:rPr>
                <w:rFonts w:ascii="Calibri" w:hAnsi="Calibri" w:cs="Calibri"/>
                <w:color w:val="000000"/>
                <w:sz w:val="22"/>
                <w:szCs w:val="22"/>
              </w:rPr>
              <w:t>2</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650B32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1T2R </w:t>
            </w:r>
          </w:p>
        </w:tc>
        <w:tc>
          <w:tcPr>
            <w:tcW w:w="180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0F6607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2T4R </w:t>
            </w:r>
          </w:p>
        </w:tc>
        <w:tc>
          <w:tcPr>
            <w:tcW w:w="360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6DFD281"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1T4R </w:t>
            </w:r>
          </w:p>
        </w:tc>
      </w:tr>
      <w:tr w:rsidR="00816AE4" w:rsidRPr="00816AE4" w14:paraId="4DEE987E"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F6719A"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srs-ResourceId</w:t>
            </w:r>
            <w:proofErr w:type="spellEnd"/>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710D72"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1D827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23D877"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342C04"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8966A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0</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34D0C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3ABC55"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57F8BF"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3</w:t>
            </w:r>
          </w:p>
        </w:tc>
      </w:tr>
      <w:tr w:rsidR="00816AE4" w:rsidRPr="00816AE4" w14:paraId="4D506360"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5D0332"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startPosition</w:t>
            </w:r>
            <w:proofErr w:type="spellEnd"/>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5084CE"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03C566" w14:textId="203F02C2"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B8CFE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0D3980" w14:textId="2C599921"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638FC8"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8FD2E9" w14:textId="045459DD"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9AF3A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5</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826B04" w14:textId="330822B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[2]</w:t>
            </w:r>
          </w:p>
        </w:tc>
      </w:tr>
      <w:tr w:rsidR="00816AE4" w:rsidRPr="00816AE4" w14:paraId="1D6776E5"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0146E6"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nrofSRS</w:t>
            </w:r>
            <w:proofErr w:type="spellEnd"/>
            <w:r w:rsidRPr="00816AE4">
              <w:rPr>
                <w:rFonts w:ascii="Calibri" w:hAnsi="Calibri" w:cs="Calibri"/>
                <w:color w:val="000000"/>
                <w:sz w:val="22"/>
                <w:szCs w:val="22"/>
              </w:rPr>
              <w:t>-Ports</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09A40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E72691"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BF6A28"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58666F"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5E8B5C"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153CDD"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CCA81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59C1A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port1</w:t>
            </w:r>
          </w:p>
        </w:tc>
      </w:tr>
      <w:tr w:rsidR="00816AE4" w:rsidRPr="00816AE4" w14:paraId="32A2E91C" w14:textId="77777777" w:rsidTr="00816AE4">
        <w:trPr>
          <w:trHeight w:val="300"/>
        </w:trPr>
        <w:tc>
          <w:tcPr>
            <w:tcW w:w="214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48E464" w14:textId="77777777" w:rsidR="00816AE4" w:rsidRPr="00816AE4" w:rsidRDefault="00816AE4" w:rsidP="00816AE4">
            <w:pPr>
              <w:spacing w:line="233" w:lineRule="atLeast"/>
              <w:rPr>
                <w:rFonts w:ascii="Calibri" w:hAnsi="Calibri" w:cs="Calibri"/>
                <w:sz w:val="22"/>
                <w:szCs w:val="22"/>
              </w:rPr>
            </w:pPr>
            <w:proofErr w:type="spellStart"/>
            <w:r w:rsidRPr="00816AE4">
              <w:rPr>
                <w:rFonts w:ascii="Calibri" w:hAnsi="Calibri" w:cs="Calibri"/>
                <w:color w:val="000000"/>
                <w:sz w:val="22"/>
                <w:szCs w:val="22"/>
              </w:rPr>
              <w:t>periodicityAndOffset</w:t>
            </w:r>
            <w:proofErr w:type="spellEnd"/>
            <w:r w:rsidRPr="00816AE4">
              <w:rPr>
                <w:rFonts w:ascii="Calibri" w:hAnsi="Calibri" w:cs="Calibri"/>
                <w:color w:val="000000"/>
                <w:sz w:val="22"/>
                <w:szCs w:val="22"/>
              </w:rPr>
              <w:t>-p</w:t>
            </w:r>
          </w:p>
        </w:tc>
        <w:tc>
          <w:tcPr>
            <w:tcW w:w="9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6EA8D1"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4F479F"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7B759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5B82CB"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B56429"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D05E80"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C613AA"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[12]</w:t>
            </w:r>
          </w:p>
        </w:tc>
        <w:tc>
          <w:tcPr>
            <w:tcW w:w="90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ED3F52" w14:textId="77777777" w:rsidR="00816AE4" w:rsidRPr="00816AE4" w:rsidRDefault="00816AE4" w:rsidP="00816AE4">
            <w:pPr>
              <w:spacing w:line="233" w:lineRule="atLeast"/>
              <w:rPr>
                <w:rFonts w:ascii="Calibri" w:hAnsi="Calibri" w:cs="Calibri"/>
                <w:sz w:val="22"/>
                <w:szCs w:val="22"/>
              </w:rPr>
            </w:pPr>
            <w:r w:rsidRPr="00816AE4">
              <w:rPr>
                <w:rFonts w:ascii="Calibri" w:hAnsi="Calibri" w:cs="Calibri"/>
                <w:color w:val="000000"/>
                <w:sz w:val="22"/>
                <w:szCs w:val="22"/>
              </w:rPr>
              <w:t>sl80, [12]</w:t>
            </w:r>
          </w:p>
        </w:tc>
      </w:tr>
    </w:tbl>
    <w:p w14:paraId="2ED5931E" w14:textId="77777777" w:rsidR="00816AE4" w:rsidRPr="00816AE4" w:rsidRDefault="00816AE4" w:rsidP="00816AE4">
      <w:pPr>
        <w:rPr>
          <w:rFonts w:ascii="Calibri" w:hAnsi="Calibri" w:cs="Calibri"/>
          <w:color w:val="000000"/>
          <w:sz w:val="22"/>
          <w:szCs w:val="22"/>
        </w:rPr>
      </w:pPr>
      <w:r w:rsidRPr="00816AE4">
        <w:rPr>
          <w:color w:val="000000"/>
          <w:sz w:val="20"/>
          <w:szCs w:val="20"/>
          <w:lang w:val="en-GB"/>
        </w:rPr>
        <w:t> </w:t>
      </w:r>
    </w:p>
    <w:p w14:paraId="62817592" w14:textId="77777777" w:rsidR="00816AE4" w:rsidRPr="008329E6" w:rsidRDefault="00816AE4" w:rsidP="008329E6">
      <w:pPr>
        <w:spacing w:after="120" w:line="259" w:lineRule="auto"/>
        <w:jc w:val="both"/>
        <w:rPr>
          <w:rFonts w:eastAsiaTheme="minorEastAsia"/>
          <w:iCs/>
        </w:rPr>
      </w:pPr>
    </w:p>
    <w:p w14:paraId="566B7679" w14:textId="77777777" w:rsidR="008329E6" w:rsidRDefault="008329E6" w:rsidP="008329E6">
      <w:pPr>
        <w:rPr>
          <w:b/>
          <w:u w:val="single"/>
        </w:rPr>
      </w:pPr>
      <w:r w:rsidRPr="00E70434">
        <w:rPr>
          <w:b/>
          <w:u w:val="single"/>
          <w:lang w:eastAsia="ko-KR"/>
        </w:rPr>
        <w:t xml:space="preserve">Issue </w:t>
      </w:r>
      <w:r>
        <w:rPr>
          <w:b/>
          <w:u w:val="single"/>
          <w:lang w:eastAsia="ko-KR"/>
        </w:rPr>
        <w:t>3-2-3</w:t>
      </w:r>
      <w:r w:rsidRPr="00E70434">
        <w:rPr>
          <w:b/>
          <w:u w:val="single"/>
          <w:lang w:eastAsia="ko-KR"/>
        </w:rPr>
        <w:t xml:space="preserve">: </w:t>
      </w:r>
      <w:r>
        <w:rPr>
          <w:b/>
          <w:u w:val="single"/>
          <w:lang w:eastAsia="ko-KR"/>
        </w:rPr>
        <w:t xml:space="preserve">General </w:t>
      </w:r>
      <w:r>
        <w:rPr>
          <w:b/>
          <w:u w:val="single"/>
        </w:rPr>
        <w:t>configuration – SCS and BW</w:t>
      </w:r>
    </w:p>
    <w:p w14:paraId="71BD47FB" w14:textId="24EFECC3" w:rsidR="008329E6" w:rsidRDefault="008329E6" w:rsidP="00712CC1">
      <w:pPr>
        <w:tabs>
          <w:tab w:val="left" w:pos="1985"/>
        </w:tabs>
        <w:spacing w:after="120"/>
        <w:jc w:val="both"/>
        <w:rPr>
          <w:rFonts w:ascii="Arial" w:hAnsi="Arial" w:cs="Arial"/>
          <w:b/>
          <w:sz w:val="22"/>
          <w:szCs w:val="22"/>
        </w:rPr>
      </w:pPr>
    </w:p>
    <w:p w14:paraId="603BCC74" w14:textId="6F33D353" w:rsidR="002F29A2" w:rsidRPr="00861724" w:rsidRDefault="002F29A2" w:rsidP="00861724">
      <w:pPr>
        <w:rPr>
          <w:bCs/>
          <w:i/>
          <w:iCs/>
          <w:lang w:eastAsia="ko-KR"/>
        </w:rPr>
      </w:pPr>
      <w:r w:rsidRPr="00861724">
        <w:rPr>
          <w:bCs/>
          <w:i/>
          <w:iCs/>
          <w:lang w:eastAsia="ko-KR"/>
        </w:rPr>
        <w:t>Agreements:</w:t>
      </w:r>
    </w:p>
    <w:p w14:paraId="711F6C6F" w14:textId="77777777" w:rsidR="002F29A2" w:rsidRPr="00714034" w:rsidRDefault="002F29A2" w:rsidP="002F29A2">
      <w:pPr>
        <w:pStyle w:val="ListParagraph"/>
        <w:widowControl/>
        <w:numPr>
          <w:ilvl w:val="0"/>
          <w:numId w:val="21"/>
        </w:numPr>
        <w:overflowPunct w:val="0"/>
        <w:autoSpaceDE w:val="0"/>
        <w:autoSpaceDN w:val="0"/>
        <w:adjustRightInd w:val="0"/>
        <w:spacing w:after="120" w:line="259" w:lineRule="auto"/>
        <w:ind w:firstLineChars="0"/>
        <w:jc w:val="both"/>
        <w:textAlignment w:val="baseline"/>
        <w:rPr>
          <w:sz w:val="24"/>
          <w:szCs w:val="24"/>
          <w:lang w:val="en-US" w:eastAsia="zh-CN"/>
        </w:rPr>
      </w:pPr>
      <w:r w:rsidRPr="00714034">
        <w:rPr>
          <w:sz w:val="24"/>
          <w:szCs w:val="24"/>
          <w:lang w:val="en-US" w:eastAsia="zh-CN"/>
        </w:rPr>
        <w:t>for configuration of test cases for SRS antenna port switching, to consider following cases:</w:t>
      </w:r>
    </w:p>
    <w:p w14:paraId="5D8FC68C" w14:textId="77777777" w:rsidR="002F29A2" w:rsidRPr="00714034" w:rsidRDefault="002F29A2" w:rsidP="002F29A2">
      <w:pPr>
        <w:pStyle w:val="ListParagraph"/>
        <w:widowControl/>
        <w:numPr>
          <w:ilvl w:val="1"/>
          <w:numId w:val="21"/>
        </w:numPr>
        <w:overflowPunct w:val="0"/>
        <w:autoSpaceDE w:val="0"/>
        <w:autoSpaceDN w:val="0"/>
        <w:adjustRightInd w:val="0"/>
        <w:spacing w:after="120" w:line="259" w:lineRule="auto"/>
        <w:ind w:firstLineChars="0"/>
        <w:jc w:val="both"/>
        <w:textAlignment w:val="baseline"/>
        <w:rPr>
          <w:sz w:val="24"/>
          <w:szCs w:val="24"/>
          <w:lang w:val="en-US" w:eastAsia="zh-CN"/>
        </w:rPr>
      </w:pPr>
      <w:r w:rsidRPr="00714034">
        <w:rPr>
          <w:sz w:val="24"/>
          <w:szCs w:val="24"/>
          <w:lang w:val="en-US" w:eastAsia="zh-CN"/>
        </w:rPr>
        <w:t>15 kHz SSB SCS with 10 MHz bandwidth for FDD</w:t>
      </w:r>
    </w:p>
    <w:p w14:paraId="6FC0DC2C" w14:textId="77777777" w:rsidR="002F29A2" w:rsidRPr="00714034" w:rsidRDefault="002F29A2" w:rsidP="002F29A2">
      <w:pPr>
        <w:pStyle w:val="ListParagraph"/>
        <w:widowControl/>
        <w:numPr>
          <w:ilvl w:val="1"/>
          <w:numId w:val="21"/>
        </w:numPr>
        <w:overflowPunct w:val="0"/>
        <w:autoSpaceDE w:val="0"/>
        <w:autoSpaceDN w:val="0"/>
        <w:adjustRightInd w:val="0"/>
        <w:spacing w:after="120" w:line="259" w:lineRule="auto"/>
        <w:ind w:firstLineChars="0"/>
        <w:jc w:val="both"/>
        <w:textAlignment w:val="baseline"/>
        <w:rPr>
          <w:sz w:val="24"/>
          <w:szCs w:val="24"/>
          <w:lang w:val="en-US" w:eastAsia="zh-CN"/>
        </w:rPr>
      </w:pPr>
      <w:r w:rsidRPr="00714034">
        <w:rPr>
          <w:sz w:val="24"/>
          <w:szCs w:val="24"/>
          <w:lang w:val="en-US" w:eastAsia="zh-CN"/>
        </w:rPr>
        <w:t xml:space="preserve">15 kHz SSB SCS with 10 MHz bandwidth for TDD </w:t>
      </w:r>
    </w:p>
    <w:p w14:paraId="54CB72BA" w14:textId="77777777" w:rsidR="002F29A2" w:rsidRPr="00714034" w:rsidRDefault="002F29A2" w:rsidP="002F29A2">
      <w:pPr>
        <w:pStyle w:val="ListParagraph"/>
        <w:widowControl/>
        <w:numPr>
          <w:ilvl w:val="1"/>
          <w:numId w:val="21"/>
        </w:numPr>
        <w:spacing w:after="120" w:line="259" w:lineRule="auto"/>
        <w:ind w:firstLineChars="0"/>
        <w:jc w:val="both"/>
        <w:rPr>
          <w:sz w:val="24"/>
          <w:szCs w:val="24"/>
          <w:lang w:eastAsia="zh-CN"/>
        </w:rPr>
      </w:pPr>
      <w:r w:rsidRPr="00714034">
        <w:rPr>
          <w:sz w:val="24"/>
          <w:szCs w:val="24"/>
          <w:lang w:val="en-US" w:eastAsia="zh-CN"/>
        </w:rPr>
        <w:t xml:space="preserve">30 kHz SSB SCS with 40 MHz bandwidth for TDD  </w:t>
      </w:r>
    </w:p>
    <w:p w14:paraId="1BFD3565" w14:textId="77777777" w:rsidR="002F29A2" w:rsidRDefault="002F29A2" w:rsidP="002F29A2">
      <w:pPr>
        <w:pStyle w:val="ListParagraph"/>
        <w:widowControl/>
        <w:numPr>
          <w:ilvl w:val="0"/>
          <w:numId w:val="21"/>
        </w:numPr>
        <w:overflowPunct w:val="0"/>
        <w:autoSpaceDE w:val="0"/>
        <w:autoSpaceDN w:val="0"/>
        <w:adjustRightInd w:val="0"/>
        <w:spacing w:after="120" w:line="259" w:lineRule="auto"/>
        <w:ind w:firstLineChars="0"/>
        <w:jc w:val="both"/>
        <w:textAlignment w:val="baseline"/>
        <w:rPr>
          <w:sz w:val="24"/>
          <w:szCs w:val="24"/>
          <w:lang w:val="en-US" w:eastAsia="zh-CN"/>
        </w:rPr>
      </w:pPr>
      <w:r>
        <w:rPr>
          <w:sz w:val="24"/>
          <w:szCs w:val="24"/>
          <w:lang w:val="en-US" w:eastAsia="zh-CN"/>
        </w:rPr>
        <w:t>FFS:</w:t>
      </w:r>
    </w:p>
    <w:p w14:paraId="5BF625C7" w14:textId="77777777" w:rsidR="002F29A2" w:rsidRDefault="002F29A2" w:rsidP="002F29A2">
      <w:pPr>
        <w:pStyle w:val="ListParagraph"/>
        <w:widowControl/>
        <w:numPr>
          <w:ilvl w:val="1"/>
          <w:numId w:val="21"/>
        </w:numPr>
        <w:overflowPunct w:val="0"/>
        <w:autoSpaceDE w:val="0"/>
        <w:autoSpaceDN w:val="0"/>
        <w:adjustRightInd w:val="0"/>
        <w:spacing w:after="120" w:line="259" w:lineRule="auto"/>
        <w:ind w:firstLineChars="0"/>
        <w:jc w:val="both"/>
        <w:textAlignment w:val="baseline"/>
        <w:rPr>
          <w:sz w:val="24"/>
          <w:szCs w:val="24"/>
          <w:lang w:val="en-US" w:eastAsia="zh-CN"/>
        </w:rPr>
      </w:pPr>
      <w:r>
        <w:rPr>
          <w:sz w:val="24"/>
          <w:szCs w:val="24"/>
          <w:lang w:val="en-US" w:eastAsia="zh-CN"/>
        </w:rPr>
        <w:t>Option 1: above configurations applies for aggressor cell, FFS for victim cell</w:t>
      </w:r>
    </w:p>
    <w:p w14:paraId="0D142514" w14:textId="77777777" w:rsidR="002F29A2" w:rsidRDefault="002F29A2" w:rsidP="002F29A2">
      <w:pPr>
        <w:pStyle w:val="ListParagraph"/>
        <w:widowControl/>
        <w:numPr>
          <w:ilvl w:val="1"/>
          <w:numId w:val="21"/>
        </w:numPr>
        <w:overflowPunct w:val="0"/>
        <w:autoSpaceDE w:val="0"/>
        <w:autoSpaceDN w:val="0"/>
        <w:adjustRightInd w:val="0"/>
        <w:spacing w:after="120" w:line="259" w:lineRule="auto"/>
        <w:ind w:firstLineChars="0"/>
        <w:jc w:val="both"/>
        <w:textAlignment w:val="baseline"/>
        <w:rPr>
          <w:sz w:val="24"/>
          <w:szCs w:val="24"/>
          <w:lang w:val="en-US" w:eastAsia="zh-CN"/>
        </w:rPr>
      </w:pPr>
      <w:r>
        <w:rPr>
          <w:sz w:val="24"/>
          <w:szCs w:val="24"/>
          <w:lang w:val="en-US" w:eastAsia="zh-CN"/>
        </w:rPr>
        <w:t>Option 2: above configurations applies for both aggressor cell and victim cell, and such configuration may be different between aggressor cell and victim cell.</w:t>
      </w:r>
    </w:p>
    <w:p w14:paraId="58DF2550" w14:textId="77777777" w:rsidR="002F29A2" w:rsidRPr="0024321A" w:rsidRDefault="002F29A2" w:rsidP="002F29A2">
      <w:pPr>
        <w:pStyle w:val="ListParagraph"/>
        <w:widowControl/>
        <w:numPr>
          <w:ilvl w:val="1"/>
          <w:numId w:val="21"/>
        </w:numPr>
        <w:overflowPunct w:val="0"/>
        <w:autoSpaceDE w:val="0"/>
        <w:autoSpaceDN w:val="0"/>
        <w:adjustRightInd w:val="0"/>
        <w:spacing w:after="120" w:line="259" w:lineRule="auto"/>
        <w:ind w:firstLineChars="0"/>
        <w:jc w:val="both"/>
        <w:textAlignment w:val="baseline"/>
        <w:rPr>
          <w:sz w:val="24"/>
          <w:szCs w:val="24"/>
          <w:lang w:val="en-US" w:eastAsia="zh-CN"/>
        </w:rPr>
      </w:pPr>
      <w:r>
        <w:rPr>
          <w:sz w:val="24"/>
          <w:szCs w:val="24"/>
          <w:lang w:val="en-US" w:eastAsia="zh-CN"/>
        </w:rPr>
        <w:t>Option 3: above configurations applies for both aggressor cell and victim cell, and such configuration is same between aggressor and victim</w:t>
      </w:r>
    </w:p>
    <w:p w14:paraId="235ACE28" w14:textId="3289E595" w:rsidR="00714034" w:rsidRPr="00714034" w:rsidRDefault="00714034" w:rsidP="00714034">
      <w:pPr>
        <w:tabs>
          <w:tab w:val="left" w:pos="1985"/>
        </w:tabs>
        <w:spacing w:after="120"/>
        <w:jc w:val="both"/>
        <w:rPr>
          <w:rFonts w:ascii="Arial" w:hAnsi="Arial" w:cs="Arial"/>
          <w:b/>
        </w:rPr>
      </w:pPr>
    </w:p>
    <w:p w14:paraId="00761683" w14:textId="0B281368" w:rsidR="008329E6" w:rsidRDefault="008329E6" w:rsidP="00712CC1">
      <w:pPr>
        <w:tabs>
          <w:tab w:val="left" w:pos="1985"/>
        </w:tabs>
        <w:spacing w:after="120"/>
        <w:jc w:val="both"/>
        <w:rPr>
          <w:rFonts w:ascii="Arial" w:hAnsi="Arial" w:cs="Arial"/>
          <w:b/>
          <w:sz w:val="22"/>
          <w:szCs w:val="22"/>
        </w:rPr>
      </w:pPr>
    </w:p>
    <w:p w14:paraId="30011F80" w14:textId="77777777" w:rsidR="00714034" w:rsidRDefault="00714034" w:rsidP="00714034">
      <w:pPr>
        <w:rPr>
          <w:b/>
          <w:u w:val="single"/>
        </w:rPr>
      </w:pPr>
      <w:r w:rsidRPr="00E70434">
        <w:rPr>
          <w:b/>
          <w:u w:val="single"/>
          <w:lang w:eastAsia="ko-KR"/>
        </w:rPr>
        <w:t xml:space="preserve">Issue </w:t>
      </w:r>
      <w:r>
        <w:rPr>
          <w:b/>
          <w:u w:val="single"/>
          <w:lang w:eastAsia="ko-KR"/>
        </w:rPr>
        <w:t>3-2-4</w:t>
      </w:r>
      <w:r w:rsidRPr="00E70434">
        <w:rPr>
          <w:b/>
          <w:u w:val="single"/>
          <w:lang w:eastAsia="ko-KR"/>
        </w:rPr>
        <w:t xml:space="preserve">: </w:t>
      </w:r>
      <w:r>
        <w:rPr>
          <w:b/>
          <w:u w:val="single"/>
          <w:lang w:eastAsia="ko-KR"/>
        </w:rPr>
        <w:t xml:space="preserve">General </w:t>
      </w:r>
      <w:r>
        <w:rPr>
          <w:b/>
          <w:u w:val="single"/>
        </w:rPr>
        <w:t>configuration – band combination selection for CA/DC</w:t>
      </w:r>
    </w:p>
    <w:p w14:paraId="1B7D465D" w14:textId="0CADFE0B" w:rsidR="00714034" w:rsidRDefault="00714034" w:rsidP="00712CC1">
      <w:pPr>
        <w:tabs>
          <w:tab w:val="left" w:pos="1985"/>
        </w:tabs>
        <w:spacing w:after="120"/>
        <w:jc w:val="both"/>
        <w:rPr>
          <w:rFonts w:ascii="Arial" w:hAnsi="Arial" w:cs="Arial"/>
          <w:b/>
          <w:sz w:val="22"/>
          <w:szCs w:val="22"/>
        </w:rPr>
      </w:pPr>
    </w:p>
    <w:p w14:paraId="288554ED" w14:textId="30DE60A9" w:rsidR="00714034" w:rsidRPr="00861724" w:rsidRDefault="00714034" w:rsidP="00861724">
      <w:pPr>
        <w:rPr>
          <w:bCs/>
          <w:i/>
          <w:iCs/>
          <w:lang w:eastAsia="ko-KR"/>
        </w:rPr>
      </w:pPr>
      <w:r w:rsidRPr="00861724">
        <w:rPr>
          <w:bCs/>
          <w:i/>
          <w:iCs/>
          <w:lang w:eastAsia="ko-KR"/>
        </w:rPr>
        <w:t>Agreements:</w:t>
      </w:r>
    </w:p>
    <w:p w14:paraId="73BDB43B" w14:textId="77777777" w:rsidR="002F29A2" w:rsidRPr="00861724" w:rsidRDefault="002F29A2" w:rsidP="00861724">
      <w:pPr>
        <w:pStyle w:val="ListParagraph"/>
        <w:widowControl/>
        <w:numPr>
          <w:ilvl w:val="0"/>
          <w:numId w:val="21"/>
        </w:numPr>
        <w:overflowPunct w:val="0"/>
        <w:autoSpaceDE w:val="0"/>
        <w:autoSpaceDN w:val="0"/>
        <w:adjustRightInd w:val="0"/>
        <w:spacing w:after="120" w:line="259" w:lineRule="auto"/>
        <w:ind w:firstLineChars="0"/>
        <w:jc w:val="both"/>
        <w:textAlignment w:val="baseline"/>
        <w:rPr>
          <w:sz w:val="24"/>
          <w:szCs w:val="24"/>
          <w:lang w:eastAsia="zh-CN"/>
        </w:rPr>
      </w:pPr>
      <w:r w:rsidRPr="00861724">
        <w:rPr>
          <w:sz w:val="24"/>
          <w:szCs w:val="24"/>
          <w:lang w:eastAsia="zh-CN"/>
        </w:rPr>
        <w:t xml:space="preserve">Operating bands of aggressor CC and victim CC should be selected based on UE capability of </w:t>
      </w:r>
      <w:proofErr w:type="spellStart"/>
      <w:r w:rsidRPr="00861724">
        <w:rPr>
          <w:sz w:val="24"/>
          <w:szCs w:val="24"/>
          <w:lang w:eastAsia="zh-CN"/>
        </w:rPr>
        <w:t>txSwitchImpactToRx</w:t>
      </w:r>
      <w:proofErr w:type="spellEnd"/>
      <w:r w:rsidRPr="00861724">
        <w:rPr>
          <w:sz w:val="24"/>
          <w:szCs w:val="24"/>
          <w:lang w:eastAsia="zh-CN"/>
        </w:rPr>
        <w:t xml:space="preserve"> or </w:t>
      </w:r>
      <w:proofErr w:type="spellStart"/>
      <w:r w:rsidRPr="00861724">
        <w:rPr>
          <w:sz w:val="24"/>
          <w:szCs w:val="24"/>
          <w:lang w:eastAsia="zh-CN"/>
        </w:rPr>
        <w:t>txSwitchWithAnotherBand</w:t>
      </w:r>
      <w:proofErr w:type="spellEnd"/>
      <w:r w:rsidRPr="00861724">
        <w:rPr>
          <w:sz w:val="24"/>
          <w:szCs w:val="24"/>
          <w:lang w:eastAsia="zh-CN"/>
        </w:rPr>
        <w:t>.</w:t>
      </w:r>
    </w:p>
    <w:p w14:paraId="5C3F2727" w14:textId="7936A3F6" w:rsidR="00DD1815" w:rsidRDefault="00DD1815" w:rsidP="00712CC1">
      <w:pPr>
        <w:tabs>
          <w:tab w:val="left" w:pos="1985"/>
        </w:tabs>
        <w:spacing w:after="120"/>
        <w:jc w:val="both"/>
        <w:rPr>
          <w:rFonts w:ascii="Arial" w:hAnsi="Arial" w:cs="Arial"/>
          <w:b/>
          <w:sz w:val="22"/>
          <w:szCs w:val="22"/>
        </w:rPr>
      </w:pPr>
    </w:p>
    <w:p w14:paraId="403D08E2" w14:textId="1910FA56" w:rsidR="00DD1815" w:rsidRPr="00DD1815" w:rsidRDefault="00DD1815" w:rsidP="00DD1815">
      <w:pPr>
        <w:rPr>
          <w:b/>
          <w:u w:val="single"/>
        </w:rPr>
      </w:pPr>
      <w:r w:rsidRPr="00E70434">
        <w:rPr>
          <w:b/>
          <w:u w:val="single"/>
          <w:lang w:eastAsia="ko-KR"/>
        </w:rPr>
        <w:t xml:space="preserve">Issue </w:t>
      </w:r>
      <w:r>
        <w:rPr>
          <w:b/>
          <w:u w:val="single"/>
          <w:lang w:eastAsia="ko-KR"/>
        </w:rPr>
        <w:t>3-2-5</w:t>
      </w:r>
      <w:r w:rsidRPr="00E70434">
        <w:rPr>
          <w:b/>
          <w:u w:val="single"/>
          <w:lang w:eastAsia="ko-KR"/>
        </w:rPr>
        <w:t xml:space="preserve">: </w:t>
      </w:r>
      <w:r>
        <w:rPr>
          <w:b/>
          <w:u w:val="single"/>
        </w:rPr>
        <w:t xml:space="preserve">SRS configuration for </w:t>
      </w:r>
      <w:r w:rsidRPr="00B93523">
        <w:rPr>
          <w:b/>
          <w:u w:val="single"/>
        </w:rPr>
        <w:t>scenario 1 sync case</w:t>
      </w:r>
      <w:r>
        <w:rPr>
          <w:b/>
          <w:u w:val="single"/>
        </w:rPr>
        <w:t xml:space="preserve"> (</w:t>
      </w:r>
      <w:r w:rsidRPr="00B93523">
        <w:rPr>
          <w:b/>
          <w:u w:val="single"/>
        </w:rPr>
        <w:t>symbol-level</w:t>
      </w:r>
      <w:r>
        <w:rPr>
          <w:b/>
          <w:u w:val="single"/>
        </w:rPr>
        <w:t xml:space="preserve"> interruption)</w:t>
      </w:r>
    </w:p>
    <w:p w14:paraId="359546B6" w14:textId="77777777" w:rsidR="00DD1815" w:rsidRDefault="00DD1815" w:rsidP="00DD1815">
      <w:pPr>
        <w:spacing w:after="120" w:line="259" w:lineRule="auto"/>
        <w:jc w:val="both"/>
      </w:pPr>
    </w:p>
    <w:p w14:paraId="5E0C3881" w14:textId="77777777" w:rsidR="002F29A2" w:rsidRPr="00861724" w:rsidRDefault="002F29A2" w:rsidP="00861724">
      <w:pPr>
        <w:rPr>
          <w:bCs/>
          <w:i/>
          <w:iCs/>
          <w:lang w:eastAsia="ko-KR"/>
        </w:rPr>
      </w:pPr>
      <w:r w:rsidRPr="00861724">
        <w:rPr>
          <w:bCs/>
          <w:i/>
          <w:iCs/>
          <w:lang w:eastAsia="ko-KR"/>
        </w:rPr>
        <w:t>Agreements:</w:t>
      </w:r>
    </w:p>
    <w:p w14:paraId="0D4D682F" w14:textId="5B9C5E28" w:rsidR="00DD1815" w:rsidRPr="00D90788" w:rsidRDefault="002F29A2" w:rsidP="00D90788">
      <w:pPr>
        <w:pStyle w:val="ListParagraph"/>
        <w:widowControl/>
        <w:numPr>
          <w:ilvl w:val="0"/>
          <w:numId w:val="21"/>
        </w:numPr>
        <w:spacing w:after="120" w:line="259" w:lineRule="auto"/>
        <w:ind w:firstLineChars="0"/>
        <w:jc w:val="both"/>
        <w:rPr>
          <w:sz w:val="24"/>
          <w:szCs w:val="24"/>
          <w:lang w:eastAsia="zh-CN"/>
        </w:rPr>
      </w:pPr>
      <w:r>
        <w:rPr>
          <w:lang w:val="en-US"/>
        </w:rPr>
        <w:t>C</w:t>
      </w:r>
      <w:r>
        <w:rPr>
          <w:sz w:val="24"/>
          <w:szCs w:val="24"/>
          <w:lang w:val="en-US" w:eastAsia="zh-CN"/>
        </w:rPr>
        <w:t xml:space="preserve">ounting </w:t>
      </w:r>
      <w:r w:rsidR="00DD1815" w:rsidRPr="00D90788">
        <w:rPr>
          <w:sz w:val="24"/>
          <w:szCs w:val="24"/>
          <w:lang w:val="en-US" w:eastAsia="zh-CN"/>
        </w:rPr>
        <w:t>missed ACK/NACK number (it’s a slot level interruption counting)</w:t>
      </w:r>
    </w:p>
    <w:p w14:paraId="6DA27F21" w14:textId="10C1C57B" w:rsidR="00DD1815" w:rsidRPr="00D90788" w:rsidRDefault="00DD1815" w:rsidP="00D90788">
      <w:pPr>
        <w:pStyle w:val="ListParagraph"/>
        <w:widowControl/>
        <w:numPr>
          <w:ilvl w:val="1"/>
          <w:numId w:val="21"/>
        </w:numPr>
        <w:spacing w:after="120" w:line="259" w:lineRule="auto"/>
        <w:ind w:firstLineChars="0"/>
        <w:jc w:val="both"/>
        <w:rPr>
          <w:sz w:val="24"/>
          <w:szCs w:val="24"/>
          <w:lang w:eastAsia="zh-CN"/>
        </w:rPr>
      </w:pPr>
      <w:r w:rsidRPr="00D90788">
        <w:rPr>
          <w:sz w:val="24"/>
          <w:szCs w:val="24"/>
          <w:lang w:eastAsia="zh-CN"/>
        </w:rPr>
        <w:t xml:space="preserve">Option </w:t>
      </w:r>
      <w:r w:rsidR="002F29A2">
        <w:rPr>
          <w:sz w:val="24"/>
          <w:szCs w:val="24"/>
          <w:lang w:val="en-US" w:eastAsia="zh-CN"/>
        </w:rPr>
        <w:t>1</w:t>
      </w:r>
      <w:r w:rsidRPr="00D90788">
        <w:rPr>
          <w:sz w:val="24"/>
          <w:szCs w:val="24"/>
          <w:lang w:eastAsia="zh-CN"/>
        </w:rPr>
        <w:t>:</w:t>
      </w:r>
    </w:p>
    <w:p w14:paraId="0DF40DB3" w14:textId="77777777" w:rsidR="00DD1815" w:rsidRPr="00861724" w:rsidRDefault="00DD1815" w:rsidP="00D90788">
      <w:pPr>
        <w:pStyle w:val="ListParagraph"/>
        <w:widowControl/>
        <w:numPr>
          <w:ilvl w:val="2"/>
          <w:numId w:val="21"/>
        </w:numPr>
        <w:spacing w:after="120" w:line="259" w:lineRule="auto"/>
        <w:ind w:firstLineChars="0"/>
        <w:jc w:val="both"/>
        <w:rPr>
          <w:sz w:val="24"/>
          <w:szCs w:val="24"/>
          <w:lang w:eastAsia="zh-CN"/>
        </w:rPr>
      </w:pPr>
      <w:r w:rsidRPr="00861724">
        <w:rPr>
          <w:sz w:val="24"/>
          <w:szCs w:val="24"/>
          <w:lang w:eastAsia="zh-CN"/>
        </w:rPr>
        <w:lastRenderedPageBreak/>
        <w:t>Define test cases for scenario 1 sync case by allocating the SRS resource at the last but one symbol of slot and the interruption on victim CCs should be no longer than 1 slot (subframe for E-UTRA) when the SCS of aggressor CC and victim CC is 15/30 KHz.</w:t>
      </w:r>
    </w:p>
    <w:p w14:paraId="66BE577A" w14:textId="44FD6956" w:rsidR="00DD1815" w:rsidRPr="00861724" w:rsidRDefault="00DD1815" w:rsidP="00D90788">
      <w:pPr>
        <w:pStyle w:val="ListParagraph"/>
        <w:widowControl/>
        <w:numPr>
          <w:ilvl w:val="1"/>
          <w:numId w:val="21"/>
        </w:numPr>
        <w:spacing w:after="120" w:line="259" w:lineRule="auto"/>
        <w:ind w:firstLineChars="0"/>
        <w:jc w:val="both"/>
        <w:rPr>
          <w:sz w:val="24"/>
          <w:szCs w:val="24"/>
          <w:lang w:eastAsia="zh-CN"/>
        </w:rPr>
      </w:pPr>
      <w:r w:rsidRPr="00861724">
        <w:rPr>
          <w:sz w:val="24"/>
          <w:szCs w:val="24"/>
          <w:lang w:eastAsia="zh-CN"/>
        </w:rPr>
        <w:t xml:space="preserve">Option </w:t>
      </w:r>
      <w:r w:rsidR="002F29A2" w:rsidRPr="00861724">
        <w:rPr>
          <w:sz w:val="24"/>
          <w:szCs w:val="24"/>
          <w:lang w:val="en-US" w:eastAsia="zh-CN"/>
        </w:rPr>
        <w:t>2:</w:t>
      </w:r>
    </w:p>
    <w:p w14:paraId="2F2EE027" w14:textId="77777777" w:rsidR="00DD1815" w:rsidRPr="00861724" w:rsidRDefault="00DD1815" w:rsidP="00D90788">
      <w:pPr>
        <w:pStyle w:val="ListParagraph"/>
        <w:widowControl/>
        <w:numPr>
          <w:ilvl w:val="2"/>
          <w:numId w:val="21"/>
        </w:numPr>
        <w:spacing w:after="120" w:line="259" w:lineRule="auto"/>
        <w:ind w:firstLineChars="0"/>
        <w:jc w:val="both"/>
        <w:rPr>
          <w:sz w:val="24"/>
          <w:szCs w:val="24"/>
          <w:lang w:eastAsia="zh-CN"/>
        </w:rPr>
      </w:pPr>
      <w:r w:rsidRPr="00861724">
        <w:rPr>
          <w:sz w:val="24"/>
          <w:szCs w:val="24"/>
          <w:lang w:eastAsia="zh-CN"/>
        </w:rPr>
        <w:t xml:space="preserve">Define test cases for scenario 1 sync case by allocating the SRS resource </w:t>
      </w:r>
      <w:r w:rsidRPr="00861724">
        <w:rPr>
          <w:rFonts w:eastAsiaTheme="minorEastAsia"/>
          <w:sz w:val="24"/>
          <w:szCs w:val="24"/>
          <w:lang w:val="en-US" w:eastAsia="zh-CN"/>
        </w:rPr>
        <w:t>before the last two symbols or more</w:t>
      </w:r>
      <w:r w:rsidRPr="00861724">
        <w:rPr>
          <w:sz w:val="24"/>
          <w:szCs w:val="24"/>
          <w:lang w:eastAsia="zh-CN"/>
        </w:rPr>
        <w:t xml:space="preserve"> of slot and the interruption on victim CCs should be no longer than 1 slot (subframe for E-UTRA) when the SCS of aggressor CC and victim CC is 15/30 KHz.</w:t>
      </w:r>
    </w:p>
    <w:p w14:paraId="5FFE81BB" w14:textId="77777777" w:rsidR="00DD1815" w:rsidRDefault="00DD1815" w:rsidP="00712CC1">
      <w:pPr>
        <w:tabs>
          <w:tab w:val="left" w:pos="1985"/>
        </w:tabs>
        <w:spacing w:after="120"/>
        <w:jc w:val="both"/>
        <w:rPr>
          <w:rFonts w:ascii="Arial" w:hAnsi="Arial" w:cs="Arial"/>
          <w:b/>
          <w:sz w:val="22"/>
          <w:szCs w:val="22"/>
        </w:rPr>
      </w:pPr>
    </w:p>
    <w:p w14:paraId="3C41D7D4" w14:textId="11F65308" w:rsidR="000D2A24" w:rsidRDefault="00110BFA" w:rsidP="008E435F">
      <w:pPr>
        <w:pStyle w:val="Heading1"/>
        <w:numPr>
          <w:ilvl w:val="0"/>
          <w:numId w:val="10"/>
        </w:numPr>
        <w:pBdr>
          <w:top w:val="single" w:sz="12" w:space="2" w:color="auto"/>
        </w:pBdr>
        <w:tabs>
          <w:tab w:val="num" w:pos="45"/>
        </w:tabs>
        <w:jc w:val="both"/>
        <w:rPr>
          <w:sz w:val="32"/>
        </w:rPr>
      </w:pPr>
      <w:r>
        <w:rPr>
          <w:sz w:val="32"/>
        </w:rPr>
        <w:t>T</w:t>
      </w:r>
      <w:r w:rsidRPr="00110BFA">
        <w:rPr>
          <w:sz w:val="32"/>
        </w:rPr>
        <w:t xml:space="preserve">est case list for SRS </w:t>
      </w:r>
      <w:r w:rsidR="00D73199">
        <w:rPr>
          <w:sz w:val="32"/>
        </w:rPr>
        <w:t>AS</w:t>
      </w:r>
    </w:p>
    <w:p w14:paraId="3440E7B2" w14:textId="0A3045F0" w:rsidR="00A665D6" w:rsidRDefault="00A665D6" w:rsidP="00A665D6">
      <w:pPr>
        <w:rPr>
          <w:b/>
          <w:u w:val="single"/>
          <w:lang w:eastAsia="ko-KR"/>
        </w:rPr>
      </w:pPr>
      <w:r w:rsidRPr="00A665D6">
        <w:rPr>
          <w:b/>
          <w:u w:val="single"/>
          <w:lang w:eastAsia="ko-KR"/>
        </w:rPr>
        <w:t>Subtopic 3-3: Test case list:</w:t>
      </w:r>
    </w:p>
    <w:p w14:paraId="0ED55796" w14:textId="77777777" w:rsidR="00A665D6" w:rsidRDefault="00A665D6" w:rsidP="00A665D6">
      <w:pPr>
        <w:rPr>
          <w:b/>
          <w:u w:val="single"/>
          <w:lang w:eastAsia="ko-KR"/>
        </w:rPr>
      </w:pPr>
    </w:p>
    <w:p w14:paraId="31DC02BE" w14:textId="1E50CC31" w:rsidR="00A665D6" w:rsidRDefault="00A665D6" w:rsidP="00A665D6">
      <w:pPr>
        <w:rPr>
          <w:bCs/>
          <w:i/>
          <w:iCs/>
          <w:lang w:eastAsia="ko-KR"/>
        </w:rPr>
      </w:pPr>
      <w:r w:rsidRPr="00861724">
        <w:rPr>
          <w:bCs/>
          <w:i/>
          <w:iCs/>
          <w:lang w:eastAsia="ko-KR"/>
        </w:rPr>
        <w:t>Agreement</w:t>
      </w:r>
      <w:r w:rsidR="008E5942">
        <w:rPr>
          <w:bCs/>
          <w:i/>
          <w:iCs/>
          <w:lang w:eastAsia="ko-KR"/>
        </w:rPr>
        <w:t>s</w:t>
      </w:r>
      <w:r w:rsidRPr="008E5942">
        <w:rPr>
          <w:bCs/>
          <w:i/>
          <w:iCs/>
          <w:lang w:eastAsia="ko-KR"/>
        </w:rPr>
        <w:t>:</w:t>
      </w:r>
    </w:p>
    <w:p w14:paraId="218A6FBA" w14:textId="77777777" w:rsidR="00A665D6" w:rsidRPr="00A665D6" w:rsidRDefault="00A665D6" w:rsidP="00A665D6">
      <w:pPr>
        <w:rPr>
          <w:bCs/>
          <w:i/>
          <w:i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5"/>
        <w:gridCol w:w="2430"/>
        <w:gridCol w:w="1620"/>
        <w:gridCol w:w="2160"/>
        <w:gridCol w:w="1170"/>
        <w:gridCol w:w="1235"/>
      </w:tblGrid>
      <w:tr w:rsidR="000D2A24" w:rsidRPr="000D2A24" w14:paraId="07CC43E1" w14:textId="77777777" w:rsidTr="000D2A24">
        <w:trPr>
          <w:trHeight w:val="414"/>
        </w:trPr>
        <w:tc>
          <w:tcPr>
            <w:tcW w:w="985" w:type="dxa"/>
            <w:shd w:val="clear" w:color="auto" w:fill="A0A4A3"/>
            <w:tcMar>
              <w:top w:w="60" w:type="dxa"/>
              <w:left w:w="60" w:type="dxa"/>
              <w:bottom w:w="60" w:type="dxa"/>
              <w:right w:w="60" w:type="dxa"/>
            </w:tcMar>
            <w:hideMark/>
          </w:tcPr>
          <w:p w14:paraId="76565775" w14:textId="77777777" w:rsidR="000D2A24" w:rsidRPr="000D2A24" w:rsidRDefault="000D2A24" w:rsidP="000D2A24">
            <w:r w:rsidRPr="000D2A24">
              <w:rPr>
                <w:rFonts w:ascii="Helvetica Neue" w:hAnsi="Helvetica Neue"/>
                <w:b/>
                <w:bCs/>
                <w:color w:val="000000"/>
                <w:sz w:val="18"/>
                <w:szCs w:val="18"/>
              </w:rPr>
              <w:t>TC index</w:t>
            </w:r>
          </w:p>
        </w:tc>
        <w:tc>
          <w:tcPr>
            <w:tcW w:w="2430" w:type="dxa"/>
            <w:shd w:val="clear" w:color="auto" w:fill="A0A4A3"/>
            <w:tcMar>
              <w:top w:w="60" w:type="dxa"/>
              <w:left w:w="60" w:type="dxa"/>
              <w:bottom w:w="60" w:type="dxa"/>
              <w:right w:w="60" w:type="dxa"/>
            </w:tcMar>
            <w:hideMark/>
          </w:tcPr>
          <w:p w14:paraId="69662474" w14:textId="77777777" w:rsidR="000D2A24" w:rsidRPr="000D2A24" w:rsidRDefault="000D2A24" w:rsidP="000D2A24">
            <w:r w:rsidRPr="000D2A24">
              <w:rPr>
                <w:rFonts w:ascii="Helvetica Neue" w:hAnsi="Helvetica Neue"/>
                <w:b/>
                <w:bCs/>
                <w:color w:val="000000"/>
                <w:sz w:val="18"/>
                <w:szCs w:val="18"/>
              </w:rPr>
              <w:t>TC</w:t>
            </w:r>
          </w:p>
        </w:tc>
        <w:tc>
          <w:tcPr>
            <w:tcW w:w="1620" w:type="dxa"/>
            <w:shd w:val="clear" w:color="auto" w:fill="A0A4A3"/>
            <w:tcMar>
              <w:top w:w="60" w:type="dxa"/>
              <w:left w:w="60" w:type="dxa"/>
              <w:bottom w:w="60" w:type="dxa"/>
              <w:right w:w="60" w:type="dxa"/>
            </w:tcMar>
            <w:hideMark/>
          </w:tcPr>
          <w:p w14:paraId="0E916736" w14:textId="77777777" w:rsidR="000D2A24" w:rsidRPr="000D2A24" w:rsidRDefault="000D2A24" w:rsidP="000D2A24">
            <w:r w:rsidRPr="000D2A24">
              <w:rPr>
                <w:rFonts w:ascii="Helvetica Neue" w:hAnsi="Helvetica Neue"/>
                <w:b/>
                <w:bCs/>
                <w:color w:val="000000"/>
                <w:sz w:val="18"/>
                <w:szCs w:val="18"/>
              </w:rPr>
              <w:t>DC/CA mode</w:t>
            </w:r>
          </w:p>
        </w:tc>
        <w:tc>
          <w:tcPr>
            <w:tcW w:w="2160" w:type="dxa"/>
            <w:shd w:val="clear" w:color="auto" w:fill="A0A4A3"/>
            <w:tcMar>
              <w:top w:w="60" w:type="dxa"/>
              <w:left w:w="60" w:type="dxa"/>
              <w:bottom w:w="60" w:type="dxa"/>
              <w:right w:w="60" w:type="dxa"/>
            </w:tcMar>
            <w:hideMark/>
          </w:tcPr>
          <w:p w14:paraId="7B3139C3" w14:textId="77777777" w:rsidR="000D2A24" w:rsidRPr="000D2A24" w:rsidRDefault="000D2A24" w:rsidP="000D2A24">
            <w:r w:rsidRPr="000D2A24">
              <w:rPr>
                <w:rFonts w:ascii="Helvetica Neue" w:hAnsi="Helvetica Neue"/>
                <w:b/>
                <w:bCs/>
                <w:color w:val="000000"/>
                <w:sz w:val="18"/>
                <w:szCs w:val="18"/>
              </w:rPr>
              <w:t>Purpose</w:t>
            </w:r>
          </w:p>
        </w:tc>
        <w:tc>
          <w:tcPr>
            <w:tcW w:w="1170" w:type="dxa"/>
            <w:shd w:val="clear" w:color="auto" w:fill="A0A4A3"/>
            <w:tcMar>
              <w:top w:w="60" w:type="dxa"/>
              <w:left w:w="60" w:type="dxa"/>
              <w:bottom w:w="60" w:type="dxa"/>
              <w:right w:w="60" w:type="dxa"/>
            </w:tcMar>
            <w:hideMark/>
          </w:tcPr>
          <w:p w14:paraId="2A81E20E" w14:textId="77777777" w:rsidR="000D2A24" w:rsidRPr="000D2A24" w:rsidRDefault="000D2A24" w:rsidP="000D2A24">
            <w:r w:rsidRPr="000D2A24">
              <w:rPr>
                <w:rFonts w:ascii="Helvetica Neue" w:hAnsi="Helvetica Neue"/>
                <w:b/>
                <w:bCs/>
                <w:color w:val="000000"/>
                <w:sz w:val="18"/>
                <w:szCs w:val="18"/>
              </w:rPr>
              <w:t>Section ID</w:t>
            </w:r>
          </w:p>
        </w:tc>
        <w:tc>
          <w:tcPr>
            <w:tcW w:w="1235" w:type="dxa"/>
            <w:shd w:val="clear" w:color="auto" w:fill="A0A4A3"/>
            <w:tcMar>
              <w:top w:w="60" w:type="dxa"/>
              <w:left w:w="60" w:type="dxa"/>
              <w:bottom w:w="60" w:type="dxa"/>
              <w:right w:w="60" w:type="dxa"/>
            </w:tcMar>
            <w:hideMark/>
          </w:tcPr>
          <w:p w14:paraId="53CA026F" w14:textId="77777777" w:rsidR="000D2A24" w:rsidRPr="000D2A24" w:rsidRDefault="000D2A24" w:rsidP="000D2A24">
            <w:r w:rsidRPr="000D2A24">
              <w:rPr>
                <w:rFonts w:ascii="Helvetica Neue" w:hAnsi="Helvetica Neue"/>
                <w:b/>
                <w:bCs/>
                <w:color w:val="000000"/>
                <w:sz w:val="18"/>
                <w:szCs w:val="18"/>
              </w:rPr>
              <w:t>Candidate companies</w:t>
            </w:r>
          </w:p>
        </w:tc>
      </w:tr>
      <w:tr w:rsidR="000D2A24" w:rsidRPr="000D2A24" w14:paraId="5629058F" w14:textId="77777777" w:rsidTr="000D2A24">
        <w:trPr>
          <w:trHeight w:val="1802"/>
        </w:trPr>
        <w:tc>
          <w:tcPr>
            <w:tcW w:w="985" w:type="dxa"/>
            <w:shd w:val="clear" w:color="auto" w:fill="CACACA"/>
            <w:tcMar>
              <w:top w:w="60" w:type="dxa"/>
              <w:left w:w="60" w:type="dxa"/>
              <w:bottom w:w="60" w:type="dxa"/>
              <w:right w:w="60" w:type="dxa"/>
            </w:tcMar>
            <w:hideMark/>
          </w:tcPr>
          <w:p w14:paraId="4254C343" w14:textId="77777777" w:rsidR="000D2A24" w:rsidRPr="000D2A24" w:rsidRDefault="000D2A24" w:rsidP="000D2A24">
            <w:r w:rsidRPr="000D2A24">
              <w:rPr>
                <w:rFonts w:ascii="Helvetica Neue" w:hAnsi="Helvetica Neue"/>
                <w:b/>
                <w:bCs/>
                <w:color w:val="000000"/>
                <w:sz w:val="18"/>
                <w:szCs w:val="18"/>
              </w:rPr>
              <w:t>1</w:t>
            </w:r>
          </w:p>
        </w:tc>
        <w:tc>
          <w:tcPr>
            <w:tcW w:w="2430" w:type="dxa"/>
            <w:tcMar>
              <w:top w:w="60" w:type="dxa"/>
              <w:left w:w="60" w:type="dxa"/>
              <w:bottom w:w="60" w:type="dxa"/>
              <w:right w:w="60" w:type="dxa"/>
            </w:tcMar>
            <w:hideMark/>
          </w:tcPr>
          <w:p w14:paraId="48D3C7D7" w14:textId="77777777" w:rsidR="000D2A24" w:rsidRPr="000D2A24" w:rsidRDefault="000D2A24" w:rsidP="000D2A24">
            <w:r w:rsidRPr="000D2A24">
              <w:rPr>
                <w:rFonts w:ascii="Helvetica Neue" w:hAnsi="Helvetica Neue"/>
                <w:color w:val="000000"/>
                <w:sz w:val="18"/>
                <w:szCs w:val="18"/>
              </w:rPr>
              <w:t>E-UTRAN - NR FR1 interruptions at NR SRS antenna port switching with 1 SRS symbol in synchronous EN-DC</w:t>
            </w:r>
          </w:p>
        </w:tc>
        <w:tc>
          <w:tcPr>
            <w:tcW w:w="1620" w:type="dxa"/>
            <w:tcMar>
              <w:top w:w="60" w:type="dxa"/>
              <w:left w:w="60" w:type="dxa"/>
              <w:bottom w:w="60" w:type="dxa"/>
              <w:right w:w="60" w:type="dxa"/>
            </w:tcMar>
            <w:hideMark/>
          </w:tcPr>
          <w:p w14:paraId="7FA66F86" w14:textId="77777777" w:rsidR="000D2A24" w:rsidRPr="000D2A24" w:rsidRDefault="000D2A24" w:rsidP="000D2A24">
            <w:r w:rsidRPr="000D2A24">
              <w:rPr>
                <w:rFonts w:ascii="Helvetica Neue" w:hAnsi="Helvetica Neue"/>
                <w:color w:val="000000"/>
                <w:sz w:val="18"/>
                <w:szCs w:val="18"/>
              </w:rPr>
              <w:t>EN-DC tests with all NR cells in FR1</w:t>
            </w:r>
          </w:p>
        </w:tc>
        <w:tc>
          <w:tcPr>
            <w:tcW w:w="2160" w:type="dxa"/>
            <w:tcMar>
              <w:top w:w="60" w:type="dxa"/>
              <w:left w:w="60" w:type="dxa"/>
              <w:bottom w:w="60" w:type="dxa"/>
              <w:right w:w="60" w:type="dxa"/>
            </w:tcMar>
            <w:hideMark/>
          </w:tcPr>
          <w:p w14:paraId="2F116184" w14:textId="7C6E6088" w:rsidR="000D2A24" w:rsidRPr="000D2A24" w:rsidRDefault="000D2A24" w:rsidP="000D2A24">
            <w:r w:rsidRPr="000D2A24">
              <w:rPr>
                <w:rFonts w:ascii="Helvetica Neue" w:hAnsi="Helvetica Neue"/>
                <w:color w:val="000000"/>
                <w:sz w:val="18"/>
                <w:szCs w:val="18"/>
              </w:rPr>
              <w:t>To verify the interruption of FR1 NR SRS antenna switching on LTE PCC and FR1 NR SCC for scenario 1 sync case</w:t>
            </w:r>
          </w:p>
        </w:tc>
        <w:tc>
          <w:tcPr>
            <w:tcW w:w="1170" w:type="dxa"/>
            <w:tcMar>
              <w:top w:w="60" w:type="dxa"/>
              <w:left w:w="60" w:type="dxa"/>
              <w:bottom w:w="60" w:type="dxa"/>
              <w:right w:w="60" w:type="dxa"/>
            </w:tcMar>
            <w:hideMark/>
          </w:tcPr>
          <w:p w14:paraId="48D6C5EA" w14:textId="77777777" w:rsidR="000D2A24" w:rsidRPr="000D2A24" w:rsidRDefault="000D2A24" w:rsidP="000D2A24">
            <w:r w:rsidRPr="000D2A24">
              <w:rPr>
                <w:rFonts w:ascii="Helvetica Neue" w:hAnsi="Helvetica Neue"/>
                <w:color w:val="000000"/>
                <w:sz w:val="18"/>
                <w:szCs w:val="18"/>
              </w:rPr>
              <w:t>A.4.5.2.x1</w:t>
            </w:r>
          </w:p>
        </w:tc>
        <w:tc>
          <w:tcPr>
            <w:tcW w:w="1235" w:type="dxa"/>
            <w:tcMar>
              <w:top w:w="60" w:type="dxa"/>
              <w:left w:w="60" w:type="dxa"/>
              <w:bottom w:w="60" w:type="dxa"/>
              <w:right w:w="60" w:type="dxa"/>
            </w:tcMar>
            <w:hideMark/>
          </w:tcPr>
          <w:p w14:paraId="72738E5A" w14:textId="77777777" w:rsidR="000D2A24" w:rsidRPr="000D2A24" w:rsidRDefault="000D2A24" w:rsidP="000D2A24">
            <w:r w:rsidRPr="000D2A24">
              <w:rPr>
                <w:rFonts w:ascii="Helvetica Neue" w:hAnsi="Helvetica Neue"/>
                <w:color w:val="000000"/>
                <w:sz w:val="18"/>
                <w:szCs w:val="18"/>
              </w:rPr>
              <w:t>Nokia</w:t>
            </w:r>
          </w:p>
        </w:tc>
      </w:tr>
      <w:tr w:rsidR="000D2A24" w:rsidRPr="000D2A24" w14:paraId="5E61EFEB" w14:textId="77777777" w:rsidTr="000D2A24">
        <w:trPr>
          <w:trHeight w:val="2003"/>
        </w:trPr>
        <w:tc>
          <w:tcPr>
            <w:tcW w:w="985" w:type="dxa"/>
            <w:shd w:val="clear" w:color="auto" w:fill="CACACA"/>
            <w:tcMar>
              <w:top w:w="60" w:type="dxa"/>
              <w:left w:w="60" w:type="dxa"/>
              <w:bottom w:w="60" w:type="dxa"/>
              <w:right w:w="60" w:type="dxa"/>
            </w:tcMar>
            <w:hideMark/>
          </w:tcPr>
          <w:p w14:paraId="0C3F9BFC" w14:textId="61A3E9F5" w:rsidR="000D2A24" w:rsidRPr="000D2A24" w:rsidRDefault="00A665D6" w:rsidP="000D2A24">
            <w:r>
              <w:rPr>
                <w:rFonts w:ascii="Helvetica Neue" w:hAnsi="Helvetica Neue"/>
                <w:b/>
                <w:bCs/>
                <w:color w:val="000000"/>
                <w:sz w:val="18"/>
                <w:szCs w:val="18"/>
              </w:rPr>
              <w:t>2</w:t>
            </w:r>
          </w:p>
        </w:tc>
        <w:tc>
          <w:tcPr>
            <w:tcW w:w="2430" w:type="dxa"/>
            <w:tcMar>
              <w:top w:w="60" w:type="dxa"/>
              <w:left w:w="60" w:type="dxa"/>
              <w:bottom w:w="60" w:type="dxa"/>
              <w:right w:w="60" w:type="dxa"/>
            </w:tcMar>
            <w:hideMark/>
          </w:tcPr>
          <w:p w14:paraId="7F4FD827" w14:textId="77777777" w:rsidR="000D2A24" w:rsidRPr="000D2A24" w:rsidRDefault="000D2A24" w:rsidP="000D2A24">
            <w:r w:rsidRPr="000D2A24">
              <w:rPr>
                <w:rFonts w:ascii="Helvetica Neue" w:hAnsi="Helvetica Neue"/>
                <w:color w:val="000000"/>
                <w:sz w:val="18"/>
                <w:szCs w:val="18"/>
              </w:rPr>
              <w:t>E-UTRAN - NR FR1 interruptions at NR SRS antenna port switching with more than 1 SRS symbol in asynchronous EN-DC</w:t>
            </w:r>
          </w:p>
        </w:tc>
        <w:tc>
          <w:tcPr>
            <w:tcW w:w="1620" w:type="dxa"/>
            <w:tcMar>
              <w:top w:w="60" w:type="dxa"/>
              <w:left w:w="60" w:type="dxa"/>
              <w:bottom w:w="60" w:type="dxa"/>
              <w:right w:w="60" w:type="dxa"/>
            </w:tcMar>
            <w:hideMark/>
          </w:tcPr>
          <w:p w14:paraId="3524468E" w14:textId="77777777" w:rsidR="000D2A24" w:rsidRPr="000D2A24" w:rsidRDefault="000D2A24" w:rsidP="000D2A24">
            <w:r w:rsidRPr="000D2A24">
              <w:rPr>
                <w:rFonts w:ascii="Helvetica Neue" w:hAnsi="Helvetica Neue"/>
                <w:color w:val="000000"/>
                <w:sz w:val="18"/>
                <w:szCs w:val="18"/>
              </w:rPr>
              <w:t>EN-DC tests with all NR cells in FR1</w:t>
            </w:r>
          </w:p>
        </w:tc>
        <w:tc>
          <w:tcPr>
            <w:tcW w:w="2160" w:type="dxa"/>
            <w:tcMar>
              <w:top w:w="60" w:type="dxa"/>
              <w:left w:w="60" w:type="dxa"/>
              <w:bottom w:w="60" w:type="dxa"/>
              <w:right w:w="60" w:type="dxa"/>
            </w:tcMar>
            <w:hideMark/>
          </w:tcPr>
          <w:p w14:paraId="4BB38F20" w14:textId="7C45AC0D" w:rsidR="000D2A24" w:rsidRPr="000D2A24" w:rsidRDefault="000D2A24" w:rsidP="000D2A24">
            <w:r w:rsidRPr="000D2A24">
              <w:rPr>
                <w:rFonts w:ascii="Helvetica Neue" w:hAnsi="Helvetica Neue"/>
                <w:color w:val="000000"/>
                <w:sz w:val="18"/>
                <w:szCs w:val="18"/>
              </w:rPr>
              <w:t>To verify the interruption of FR1 NR SRS antenna switching on LTE PCC and FR1 NR SCC for scenario 2</w:t>
            </w:r>
          </w:p>
        </w:tc>
        <w:tc>
          <w:tcPr>
            <w:tcW w:w="1170" w:type="dxa"/>
            <w:tcMar>
              <w:top w:w="60" w:type="dxa"/>
              <w:left w:w="60" w:type="dxa"/>
              <w:bottom w:w="60" w:type="dxa"/>
              <w:right w:w="60" w:type="dxa"/>
            </w:tcMar>
            <w:hideMark/>
          </w:tcPr>
          <w:p w14:paraId="42869AC9" w14:textId="77777777" w:rsidR="000D2A24" w:rsidRPr="000D2A24" w:rsidRDefault="000D2A24" w:rsidP="000D2A24">
            <w:r w:rsidRPr="000D2A24">
              <w:rPr>
                <w:rFonts w:ascii="Helvetica Neue" w:hAnsi="Helvetica Neue"/>
                <w:color w:val="000000"/>
                <w:sz w:val="18"/>
                <w:szCs w:val="18"/>
              </w:rPr>
              <w:t>A.4.5.2.x3</w:t>
            </w:r>
          </w:p>
        </w:tc>
        <w:tc>
          <w:tcPr>
            <w:tcW w:w="1235" w:type="dxa"/>
            <w:tcMar>
              <w:top w:w="60" w:type="dxa"/>
              <w:left w:w="60" w:type="dxa"/>
              <w:bottom w:w="60" w:type="dxa"/>
              <w:right w:w="60" w:type="dxa"/>
            </w:tcMar>
            <w:hideMark/>
          </w:tcPr>
          <w:p w14:paraId="40ECFAE5" w14:textId="77777777" w:rsidR="000D2A24" w:rsidRPr="000D2A24" w:rsidRDefault="000D2A24" w:rsidP="000D2A24">
            <w:r w:rsidRPr="000D2A24">
              <w:rPr>
                <w:rFonts w:ascii="Helvetica Neue" w:hAnsi="Helvetica Neue"/>
                <w:color w:val="000000"/>
                <w:sz w:val="18"/>
                <w:szCs w:val="18"/>
              </w:rPr>
              <w:t>Huawei</w:t>
            </w:r>
          </w:p>
        </w:tc>
      </w:tr>
      <w:tr w:rsidR="000D2A24" w:rsidRPr="000D2A24" w14:paraId="6420D69E" w14:textId="77777777" w:rsidTr="000D2A24">
        <w:trPr>
          <w:trHeight w:val="1588"/>
        </w:trPr>
        <w:tc>
          <w:tcPr>
            <w:tcW w:w="985" w:type="dxa"/>
            <w:shd w:val="clear" w:color="auto" w:fill="CACACA"/>
            <w:tcMar>
              <w:top w:w="60" w:type="dxa"/>
              <w:left w:w="60" w:type="dxa"/>
              <w:bottom w:w="60" w:type="dxa"/>
              <w:right w:w="60" w:type="dxa"/>
            </w:tcMar>
            <w:hideMark/>
          </w:tcPr>
          <w:p w14:paraId="3E837F8A" w14:textId="5D399AA3" w:rsidR="000D2A24" w:rsidRPr="000D2A24" w:rsidRDefault="00A665D6" w:rsidP="000D2A24">
            <w:r>
              <w:rPr>
                <w:rFonts w:ascii="Helvetica Neue" w:hAnsi="Helvetica Neue"/>
                <w:b/>
                <w:bCs/>
                <w:color w:val="000000"/>
                <w:sz w:val="18"/>
                <w:szCs w:val="18"/>
              </w:rPr>
              <w:t>3</w:t>
            </w:r>
          </w:p>
        </w:tc>
        <w:tc>
          <w:tcPr>
            <w:tcW w:w="2430" w:type="dxa"/>
            <w:tcMar>
              <w:top w:w="60" w:type="dxa"/>
              <w:left w:w="60" w:type="dxa"/>
              <w:bottom w:w="60" w:type="dxa"/>
              <w:right w:w="60" w:type="dxa"/>
            </w:tcMar>
            <w:hideMark/>
          </w:tcPr>
          <w:p w14:paraId="55C0AAE5" w14:textId="77777777" w:rsidR="000D2A24" w:rsidRPr="000D2A24" w:rsidRDefault="000D2A24" w:rsidP="000D2A24">
            <w:r w:rsidRPr="000D2A24">
              <w:rPr>
                <w:rFonts w:ascii="Helvetica Neue" w:hAnsi="Helvetica Neue"/>
                <w:color w:val="000000"/>
                <w:sz w:val="18"/>
                <w:szCs w:val="18"/>
              </w:rPr>
              <w:t>NR FR1 interruptions at NR SRS antenna port switching with 1 SRS symbol in NR-CA</w:t>
            </w:r>
          </w:p>
        </w:tc>
        <w:tc>
          <w:tcPr>
            <w:tcW w:w="1620" w:type="dxa"/>
            <w:tcMar>
              <w:top w:w="60" w:type="dxa"/>
              <w:left w:w="60" w:type="dxa"/>
              <w:bottom w:w="60" w:type="dxa"/>
              <w:right w:w="60" w:type="dxa"/>
            </w:tcMar>
            <w:hideMark/>
          </w:tcPr>
          <w:p w14:paraId="5B690442" w14:textId="77777777" w:rsidR="000D2A24" w:rsidRPr="000D2A24" w:rsidRDefault="000D2A24" w:rsidP="000D2A24">
            <w:r w:rsidRPr="000D2A24">
              <w:rPr>
                <w:rFonts w:ascii="Helvetica Neue" w:hAnsi="Helvetica Neue"/>
                <w:color w:val="000000"/>
                <w:sz w:val="18"/>
                <w:szCs w:val="18"/>
              </w:rPr>
              <w:t>NR standalone tests with all NR cells in FR1</w:t>
            </w:r>
          </w:p>
        </w:tc>
        <w:tc>
          <w:tcPr>
            <w:tcW w:w="2160" w:type="dxa"/>
            <w:tcMar>
              <w:top w:w="60" w:type="dxa"/>
              <w:left w:w="60" w:type="dxa"/>
              <w:bottom w:w="60" w:type="dxa"/>
              <w:right w:w="60" w:type="dxa"/>
            </w:tcMar>
            <w:hideMark/>
          </w:tcPr>
          <w:p w14:paraId="66D5357C" w14:textId="2ED6AA07" w:rsidR="000D2A24" w:rsidRPr="000D2A24" w:rsidRDefault="000D2A24" w:rsidP="000D2A24">
            <w:r w:rsidRPr="000D2A24">
              <w:rPr>
                <w:rFonts w:ascii="Helvetica Neue" w:hAnsi="Helvetica Neue"/>
                <w:color w:val="000000"/>
                <w:sz w:val="18"/>
                <w:szCs w:val="18"/>
              </w:rPr>
              <w:t>To verify the interruption of FR1 NR SRS antenna switching on FR1 NR SCC for scenario 1 (only sync case)</w:t>
            </w:r>
          </w:p>
        </w:tc>
        <w:tc>
          <w:tcPr>
            <w:tcW w:w="1170" w:type="dxa"/>
            <w:tcMar>
              <w:top w:w="60" w:type="dxa"/>
              <w:left w:w="60" w:type="dxa"/>
              <w:bottom w:w="60" w:type="dxa"/>
              <w:right w:w="60" w:type="dxa"/>
            </w:tcMar>
            <w:hideMark/>
          </w:tcPr>
          <w:p w14:paraId="1C71CA43" w14:textId="77777777" w:rsidR="000D2A24" w:rsidRPr="000D2A24" w:rsidRDefault="000D2A24" w:rsidP="000D2A24">
            <w:r w:rsidRPr="000D2A24">
              <w:rPr>
                <w:rFonts w:ascii="Helvetica Neue" w:hAnsi="Helvetica Neue"/>
                <w:color w:val="000000"/>
                <w:sz w:val="18"/>
                <w:szCs w:val="18"/>
              </w:rPr>
              <w:t>A.6.5.2.x1</w:t>
            </w:r>
          </w:p>
        </w:tc>
        <w:tc>
          <w:tcPr>
            <w:tcW w:w="1235" w:type="dxa"/>
            <w:tcMar>
              <w:top w:w="60" w:type="dxa"/>
              <w:left w:w="60" w:type="dxa"/>
              <w:bottom w:w="60" w:type="dxa"/>
              <w:right w:w="60" w:type="dxa"/>
            </w:tcMar>
            <w:hideMark/>
          </w:tcPr>
          <w:p w14:paraId="54693B9D" w14:textId="77777777" w:rsidR="000D2A24" w:rsidRPr="000D2A24" w:rsidRDefault="000D2A24" w:rsidP="000D2A24">
            <w:r w:rsidRPr="000D2A24">
              <w:rPr>
                <w:rFonts w:ascii="Helvetica Neue" w:hAnsi="Helvetica Neue"/>
                <w:color w:val="000000"/>
                <w:sz w:val="18"/>
                <w:szCs w:val="18"/>
              </w:rPr>
              <w:t>vivo</w:t>
            </w:r>
          </w:p>
        </w:tc>
      </w:tr>
      <w:tr w:rsidR="000D2A24" w:rsidRPr="000D2A24" w14:paraId="52908FC0" w14:textId="77777777" w:rsidTr="000D2A24">
        <w:trPr>
          <w:trHeight w:val="1602"/>
        </w:trPr>
        <w:tc>
          <w:tcPr>
            <w:tcW w:w="985" w:type="dxa"/>
            <w:shd w:val="clear" w:color="auto" w:fill="CACACA"/>
            <w:tcMar>
              <w:top w:w="60" w:type="dxa"/>
              <w:left w:w="60" w:type="dxa"/>
              <w:bottom w:w="60" w:type="dxa"/>
              <w:right w:w="60" w:type="dxa"/>
            </w:tcMar>
            <w:hideMark/>
          </w:tcPr>
          <w:p w14:paraId="5AD64A68" w14:textId="20C48C1A" w:rsidR="000D2A24" w:rsidRPr="000D2A24" w:rsidRDefault="00A665D6" w:rsidP="000D2A24">
            <w:r>
              <w:rPr>
                <w:rFonts w:ascii="Helvetica Neue" w:hAnsi="Helvetica Neue"/>
                <w:b/>
                <w:bCs/>
                <w:color w:val="000000"/>
                <w:sz w:val="18"/>
                <w:szCs w:val="18"/>
              </w:rPr>
              <w:t>4</w:t>
            </w:r>
          </w:p>
        </w:tc>
        <w:tc>
          <w:tcPr>
            <w:tcW w:w="2430" w:type="dxa"/>
            <w:tcMar>
              <w:top w:w="60" w:type="dxa"/>
              <w:left w:w="60" w:type="dxa"/>
              <w:bottom w:w="60" w:type="dxa"/>
              <w:right w:w="60" w:type="dxa"/>
            </w:tcMar>
            <w:hideMark/>
          </w:tcPr>
          <w:p w14:paraId="69F15DE8" w14:textId="77777777" w:rsidR="000D2A24" w:rsidRPr="000D2A24" w:rsidRDefault="000D2A24" w:rsidP="000D2A24">
            <w:r w:rsidRPr="000D2A24">
              <w:rPr>
                <w:rFonts w:ascii="Helvetica Neue" w:hAnsi="Helvetica Neue"/>
                <w:color w:val="000000"/>
                <w:sz w:val="18"/>
                <w:szCs w:val="18"/>
              </w:rPr>
              <w:t>NR FR1 interruptions at NR SRS antenna port switching with more than 1 SRS symbol in NR-CA</w:t>
            </w:r>
          </w:p>
        </w:tc>
        <w:tc>
          <w:tcPr>
            <w:tcW w:w="1620" w:type="dxa"/>
            <w:tcMar>
              <w:top w:w="60" w:type="dxa"/>
              <w:left w:w="60" w:type="dxa"/>
              <w:bottom w:w="60" w:type="dxa"/>
              <w:right w:w="60" w:type="dxa"/>
            </w:tcMar>
            <w:hideMark/>
          </w:tcPr>
          <w:p w14:paraId="6BAC7D39" w14:textId="77777777" w:rsidR="000D2A24" w:rsidRPr="000D2A24" w:rsidRDefault="000D2A24" w:rsidP="000D2A24">
            <w:r w:rsidRPr="000D2A24">
              <w:rPr>
                <w:rFonts w:ascii="Helvetica Neue" w:hAnsi="Helvetica Neue"/>
                <w:color w:val="000000"/>
                <w:sz w:val="18"/>
                <w:szCs w:val="18"/>
              </w:rPr>
              <w:t>NR standalone tests with all NR cells in FR1</w:t>
            </w:r>
          </w:p>
        </w:tc>
        <w:tc>
          <w:tcPr>
            <w:tcW w:w="2160" w:type="dxa"/>
            <w:tcMar>
              <w:top w:w="60" w:type="dxa"/>
              <w:left w:w="60" w:type="dxa"/>
              <w:bottom w:w="60" w:type="dxa"/>
              <w:right w:w="60" w:type="dxa"/>
            </w:tcMar>
            <w:hideMark/>
          </w:tcPr>
          <w:p w14:paraId="534CDBC8" w14:textId="66F0616E" w:rsidR="000D2A24" w:rsidRPr="000D2A24" w:rsidRDefault="000D2A24" w:rsidP="000D2A24">
            <w:r w:rsidRPr="000D2A24">
              <w:rPr>
                <w:rFonts w:ascii="Helvetica Neue" w:hAnsi="Helvetica Neue"/>
                <w:color w:val="000000"/>
                <w:sz w:val="18"/>
                <w:szCs w:val="18"/>
              </w:rPr>
              <w:t>To verify the interruption of FR1 NR SRS antenna switching on FR1 NR SCC for scenario 2</w:t>
            </w:r>
          </w:p>
        </w:tc>
        <w:tc>
          <w:tcPr>
            <w:tcW w:w="1170" w:type="dxa"/>
            <w:tcMar>
              <w:top w:w="60" w:type="dxa"/>
              <w:left w:w="60" w:type="dxa"/>
              <w:bottom w:w="60" w:type="dxa"/>
              <w:right w:w="60" w:type="dxa"/>
            </w:tcMar>
            <w:hideMark/>
          </w:tcPr>
          <w:p w14:paraId="46986D09" w14:textId="77777777" w:rsidR="000D2A24" w:rsidRPr="000D2A24" w:rsidRDefault="000D2A24" w:rsidP="000D2A24">
            <w:r w:rsidRPr="000D2A24">
              <w:rPr>
                <w:rFonts w:ascii="Helvetica Neue" w:hAnsi="Helvetica Neue"/>
                <w:color w:val="000000"/>
                <w:sz w:val="18"/>
                <w:szCs w:val="18"/>
              </w:rPr>
              <w:t>A.6.5.2.x2</w:t>
            </w:r>
          </w:p>
        </w:tc>
        <w:tc>
          <w:tcPr>
            <w:tcW w:w="1235" w:type="dxa"/>
            <w:tcMar>
              <w:top w:w="60" w:type="dxa"/>
              <w:left w:w="60" w:type="dxa"/>
              <w:bottom w:w="60" w:type="dxa"/>
              <w:right w:w="60" w:type="dxa"/>
            </w:tcMar>
            <w:hideMark/>
          </w:tcPr>
          <w:p w14:paraId="609BC2E4" w14:textId="77777777" w:rsidR="000D2A24" w:rsidRPr="000D2A24" w:rsidRDefault="000D2A24" w:rsidP="000D2A24">
            <w:r w:rsidRPr="000D2A24">
              <w:rPr>
                <w:rFonts w:ascii="Helvetica Neue" w:hAnsi="Helvetica Neue"/>
                <w:color w:val="000000"/>
                <w:sz w:val="18"/>
                <w:szCs w:val="18"/>
              </w:rPr>
              <w:t>Intel</w:t>
            </w:r>
          </w:p>
        </w:tc>
      </w:tr>
    </w:tbl>
    <w:p w14:paraId="5F8BC82D" w14:textId="77777777" w:rsidR="000D2A24" w:rsidRDefault="000D2A24" w:rsidP="00CC1194">
      <w:pPr>
        <w:jc w:val="both"/>
      </w:pPr>
    </w:p>
    <w:p w14:paraId="07B8372A" w14:textId="77777777" w:rsidR="00A665D6" w:rsidRPr="005A1E0E" w:rsidRDefault="00A665D6" w:rsidP="00A665D6">
      <w:pPr>
        <w:spacing w:after="120"/>
      </w:pPr>
    </w:p>
    <w:sectPr w:rsidR="00A665D6"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A3E71" w14:textId="77777777" w:rsidR="00C06C7A" w:rsidRDefault="00C06C7A">
      <w:r>
        <w:separator/>
      </w:r>
    </w:p>
  </w:endnote>
  <w:endnote w:type="continuationSeparator" w:id="0">
    <w:p w14:paraId="62A06425" w14:textId="77777777" w:rsidR="00C06C7A" w:rsidRDefault="00C06C7A">
      <w:r>
        <w:continuationSeparator/>
      </w:r>
    </w:p>
  </w:endnote>
  <w:endnote w:type="continuationNotice" w:id="1">
    <w:p w14:paraId="21E5AC90" w14:textId="77777777" w:rsidR="00C06C7A" w:rsidRDefault="00C06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85D10" w14:textId="77777777" w:rsidR="00C06C7A" w:rsidRDefault="00C06C7A">
      <w:r>
        <w:separator/>
      </w:r>
    </w:p>
  </w:footnote>
  <w:footnote w:type="continuationSeparator" w:id="0">
    <w:p w14:paraId="5B0C44FF" w14:textId="77777777" w:rsidR="00C06C7A" w:rsidRDefault="00C06C7A">
      <w:r>
        <w:continuationSeparator/>
      </w:r>
    </w:p>
  </w:footnote>
  <w:footnote w:type="continuationNotice" w:id="1">
    <w:p w14:paraId="570C9790" w14:textId="77777777" w:rsidR="00C06C7A" w:rsidRDefault="00C06C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9429C3" w:rsidRDefault="009429C3">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4C32C3C"/>
    <w:multiLevelType w:val="multilevel"/>
    <w:tmpl w:val="633A0B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5B49CF"/>
    <w:multiLevelType w:val="multilevel"/>
    <w:tmpl w:val="917A69E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04C7032"/>
    <w:multiLevelType w:val="multilevel"/>
    <w:tmpl w:val="1F3E0A5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6594254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69599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78006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579549">
    <w:abstractNumId w:val="33"/>
  </w:num>
  <w:num w:numId="5" w16cid:durableId="13053117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10154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151878">
    <w:abstractNumId w:val="17"/>
  </w:num>
  <w:num w:numId="8" w16cid:durableId="699546252">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269584079">
    <w:abstractNumId w:val="2"/>
  </w:num>
  <w:num w:numId="10" w16cid:durableId="1098208902">
    <w:abstractNumId w:val="5"/>
  </w:num>
  <w:num w:numId="11" w16cid:durableId="218706279">
    <w:abstractNumId w:val="29"/>
  </w:num>
  <w:num w:numId="12" w16cid:durableId="1768036341">
    <w:abstractNumId w:val="21"/>
  </w:num>
  <w:num w:numId="13" w16cid:durableId="1209755055">
    <w:abstractNumId w:val="14"/>
  </w:num>
  <w:num w:numId="14" w16cid:durableId="500780913">
    <w:abstractNumId w:val="22"/>
  </w:num>
  <w:num w:numId="15" w16cid:durableId="1939021467">
    <w:abstractNumId w:val="25"/>
  </w:num>
  <w:num w:numId="16" w16cid:durableId="1754351270">
    <w:abstractNumId w:val="32"/>
  </w:num>
  <w:num w:numId="17" w16cid:durableId="686756117">
    <w:abstractNumId w:val="24"/>
  </w:num>
  <w:num w:numId="18" w16cid:durableId="106655532">
    <w:abstractNumId w:val="15"/>
  </w:num>
  <w:num w:numId="19" w16cid:durableId="2129082674">
    <w:abstractNumId w:val="31"/>
  </w:num>
  <w:num w:numId="20" w16cid:durableId="965237526">
    <w:abstractNumId w:val="23"/>
  </w:num>
  <w:num w:numId="21" w16cid:durableId="573973813">
    <w:abstractNumId w:val="19"/>
  </w:num>
  <w:num w:numId="22" w16cid:durableId="2085907323">
    <w:abstractNumId w:val="11"/>
  </w:num>
  <w:num w:numId="23" w16cid:durableId="1384136098">
    <w:abstractNumId w:val="18"/>
  </w:num>
  <w:num w:numId="24" w16cid:durableId="344211779">
    <w:abstractNumId w:val="10"/>
  </w:num>
  <w:num w:numId="25" w16cid:durableId="1453668226">
    <w:abstractNumId w:val="7"/>
  </w:num>
  <w:num w:numId="26" w16cid:durableId="1926069069">
    <w:abstractNumId w:val="27"/>
  </w:num>
  <w:num w:numId="27" w16cid:durableId="1117138823">
    <w:abstractNumId w:val="8"/>
  </w:num>
  <w:num w:numId="28" w16cid:durableId="1987662619">
    <w:abstractNumId w:val="12"/>
  </w:num>
  <w:num w:numId="29" w16cid:durableId="652565666">
    <w:abstractNumId w:val="26"/>
  </w:num>
  <w:num w:numId="30" w16cid:durableId="1252860122">
    <w:abstractNumId w:val="3"/>
  </w:num>
  <w:num w:numId="31" w16cid:durableId="2061780705">
    <w:abstractNumId w:val="9"/>
  </w:num>
  <w:num w:numId="32" w16cid:durableId="569383931">
    <w:abstractNumId w:val="0"/>
  </w:num>
  <w:num w:numId="33" w16cid:durableId="1435443313">
    <w:abstractNumId w:val="1"/>
  </w:num>
  <w:num w:numId="34" w16cid:durableId="1981226305">
    <w:abstractNumId w:val="13"/>
  </w:num>
  <w:num w:numId="35" w16cid:durableId="150602659">
    <w:abstractNumId w:val="16"/>
  </w:num>
  <w:num w:numId="36" w16cid:durableId="1760760436">
    <w:abstractNumId w:val="6"/>
  </w:num>
  <w:num w:numId="37" w16cid:durableId="1876892672">
    <w:abstractNumId w:val="20"/>
  </w:num>
  <w:num w:numId="38" w16cid:durableId="1746996275">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eyMLUwNTIyMbC0MDFW0lEKTi0uzszPAykwrAUA5xPoCSwAAAA="/>
  </w:docVars>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478"/>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E0F"/>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807"/>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1A6A"/>
    <w:rsid w:val="000E2DC9"/>
    <w:rsid w:val="000E3321"/>
    <w:rsid w:val="000E3B6F"/>
    <w:rsid w:val="000E461C"/>
    <w:rsid w:val="000E5783"/>
    <w:rsid w:val="000E5D13"/>
    <w:rsid w:val="000E5EBF"/>
    <w:rsid w:val="000E618A"/>
    <w:rsid w:val="000E690B"/>
    <w:rsid w:val="000E6F0B"/>
    <w:rsid w:val="000E74A7"/>
    <w:rsid w:val="000E7FE5"/>
    <w:rsid w:val="000F0B9E"/>
    <w:rsid w:val="000F0D9E"/>
    <w:rsid w:val="000F1E50"/>
    <w:rsid w:val="000F28ED"/>
    <w:rsid w:val="000F41DE"/>
    <w:rsid w:val="000F4522"/>
    <w:rsid w:val="000F5983"/>
    <w:rsid w:val="000F73C0"/>
    <w:rsid w:val="000F752B"/>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27A39"/>
    <w:rsid w:val="001318C8"/>
    <w:rsid w:val="00131FC6"/>
    <w:rsid w:val="001325E9"/>
    <w:rsid w:val="00132EBF"/>
    <w:rsid w:val="00132F37"/>
    <w:rsid w:val="001330B5"/>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121"/>
    <w:rsid w:val="001453C5"/>
    <w:rsid w:val="00150143"/>
    <w:rsid w:val="001503B6"/>
    <w:rsid w:val="001509D8"/>
    <w:rsid w:val="0015142D"/>
    <w:rsid w:val="001517B5"/>
    <w:rsid w:val="00151C6B"/>
    <w:rsid w:val="001532F8"/>
    <w:rsid w:val="0015382B"/>
    <w:rsid w:val="0015416A"/>
    <w:rsid w:val="00154365"/>
    <w:rsid w:val="001543DB"/>
    <w:rsid w:val="00155751"/>
    <w:rsid w:val="00156986"/>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450"/>
    <w:rsid w:val="0017552B"/>
    <w:rsid w:val="001759D9"/>
    <w:rsid w:val="00175AB3"/>
    <w:rsid w:val="00175D68"/>
    <w:rsid w:val="0017788B"/>
    <w:rsid w:val="00177E2C"/>
    <w:rsid w:val="00180054"/>
    <w:rsid w:val="0018331E"/>
    <w:rsid w:val="00183E47"/>
    <w:rsid w:val="00184ABB"/>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296"/>
    <w:rsid w:val="001D0D3C"/>
    <w:rsid w:val="001D0DC4"/>
    <w:rsid w:val="001D1853"/>
    <w:rsid w:val="001D3529"/>
    <w:rsid w:val="001D5057"/>
    <w:rsid w:val="001D5DEE"/>
    <w:rsid w:val="001D6F61"/>
    <w:rsid w:val="001D714B"/>
    <w:rsid w:val="001D799B"/>
    <w:rsid w:val="001D7A0D"/>
    <w:rsid w:val="001D7CC1"/>
    <w:rsid w:val="001E0313"/>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181"/>
    <w:rsid w:val="00203C24"/>
    <w:rsid w:val="00203FC0"/>
    <w:rsid w:val="00205CC9"/>
    <w:rsid w:val="00205E99"/>
    <w:rsid w:val="00206DEC"/>
    <w:rsid w:val="002104DB"/>
    <w:rsid w:val="00210573"/>
    <w:rsid w:val="00210DE4"/>
    <w:rsid w:val="002111B2"/>
    <w:rsid w:val="00212570"/>
    <w:rsid w:val="00213EFD"/>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4BE"/>
    <w:rsid w:val="0027274E"/>
    <w:rsid w:val="00272832"/>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7F1"/>
    <w:rsid w:val="00283B69"/>
    <w:rsid w:val="00283CE0"/>
    <w:rsid w:val="00284F70"/>
    <w:rsid w:val="00285CD6"/>
    <w:rsid w:val="0028616A"/>
    <w:rsid w:val="00287178"/>
    <w:rsid w:val="0028784E"/>
    <w:rsid w:val="00291C33"/>
    <w:rsid w:val="002941B3"/>
    <w:rsid w:val="002954CC"/>
    <w:rsid w:val="00295F08"/>
    <w:rsid w:val="00296D99"/>
    <w:rsid w:val="002970B0"/>
    <w:rsid w:val="0029720E"/>
    <w:rsid w:val="002976F9"/>
    <w:rsid w:val="00297F7B"/>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335B"/>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9A2"/>
    <w:rsid w:val="002F2AF3"/>
    <w:rsid w:val="002F2F17"/>
    <w:rsid w:val="002F33B8"/>
    <w:rsid w:val="002F37BF"/>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64A"/>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452"/>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74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A23"/>
    <w:rsid w:val="00362BA6"/>
    <w:rsid w:val="00362E22"/>
    <w:rsid w:val="00362F54"/>
    <w:rsid w:val="00362FF9"/>
    <w:rsid w:val="00363F46"/>
    <w:rsid w:val="003640D5"/>
    <w:rsid w:val="00364101"/>
    <w:rsid w:val="003653F0"/>
    <w:rsid w:val="00365C67"/>
    <w:rsid w:val="00366598"/>
    <w:rsid w:val="00366EDD"/>
    <w:rsid w:val="0036730F"/>
    <w:rsid w:val="003673F2"/>
    <w:rsid w:val="0036761B"/>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E57"/>
    <w:rsid w:val="003907C8"/>
    <w:rsid w:val="00391B4D"/>
    <w:rsid w:val="00391EC8"/>
    <w:rsid w:val="0039206E"/>
    <w:rsid w:val="00392524"/>
    <w:rsid w:val="00394915"/>
    <w:rsid w:val="00394CE7"/>
    <w:rsid w:val="0039543E"/>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A7EDA"/>
    <w:rsid w:val="003B036E"/>
    <w:rsid w:val="003B0971"/>
    <w:rsid w:val="003B0A14"/>
    <w:rsid w:val="003B1940"/>
    <w:rsid w:val="003B2462"/>
    <w:rsid w:val="003B246F"/>
    <w:rsid w:val="003B3E7E"/>
    <w:rsid w:val="003B555E"/>
    <w:rsid w:val="003B5CAB"/>
    <w:rsid w:val="003B7066"/>
    <w:rsid w:val="003B78AC"/>
    <w:rsid w:val="003B7EC1"/>
    <w:rsid w:val="003C0024"/>
    <w:rsid w:val="003C00A2"/>
    <w:rsid w:val="003C0A81"/>
    <w:rsid w:val="003C1CCC"/>
    <w:rsid w:val="003C2043"/>
    <w:rsid w:val="003C2250"/>
    <w:rsid w:val="003C4463"/>
    <w:rsid w:val="003C4501"/>
    <w:rsid w:val="003C4CAB"/>
    <w:rsid w:val="003C659F"/>
    <w:rsid w:val="003C699C"/>
    <w:rsid w:val="003C6C85"/>
    <w:rsid w:val="003C6F58"/>
    <w:rsid w:val="003C7286"/>
    <w:rsid w:val="003C7B4E"/>
    <w:rsid w:val="003C7BD5"/>
    <w:rsid w:val="003D0A6E"/>
    <w:rsid w:val="003D0AAA"/>
    <w:rsid w:val="003D169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E7B9F"/>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2A0F"/>
    <w:rsid w:val="004056CB"/>
    <w:rsid w:val="00406096"/>
    <w:rsid w:val="004073E7"/>
    <w:rsid w:val="00407B4B"/>
    <w:rsid w:val="00407D5E"/>
    <w:rsid w:val="00411C70"/>
    <w:rsid w:val="00411FE3"/>
    <w:rsid w:val="00412074"/>
    <w:rsid w:val="0041291C"/>
    <w:rsid w:val="00412F8E"/>
    <w:rsid w:val="004130E6"/>
    <w:rsid w:val="00413B3A"/>
    <w:rsid w:val="004145E0"/>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23"/>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97C37"/>
    <w:rsid w:val="004A039E"/>
    <w:rsid w:val="004A0E95"/>
    <w:rsid w:val="004A126D"/>
    <w:rsid w:val="004A159A"/>
    <w:rsid w:val="004A37FD"/>
    <w:rsid w:val="004A49BE"/>
    <w:rsid w:val="004A4BBD"/>
    <w:rsid w:val="004A4CC8"/>
    <w:rsid w:val="004A5211"/>
    <w:rsid w:val="004A53E3"/>
    <w:rsid w:val="004A5678"/>
    <w:rsid w:val="004A5DDD"/>
    <w:rsid w:val="004A6E1C"/>
    <w:rsid w:val="004B01E1"/>
    <w:rsid w:val="004B073A"/>
    <w:rsid w:val="004B0E42"/>
    <w:rsid w:val="004B1375"/>
    <w:rsid w:val="004B1E5A"/>
    <w:rsid w:val="004B229D"/>
    <w:rsid w:val="004B23B8"/>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3ADE"/>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2D9"/>
    <w:rsid w:val="00523372"/>
    <w:rsid w:val="00523D96"/>
    <w:rsid w:val="00524186"/>
    <w:rsid w:val="00525D2F"/>
    <w:rsid w:val="00526165"/>
    <w:rsid w:val="00526356"/>
    <w:rsid w:val="005279B8"/>
    <w:rsid w:val="00530065"/>
    <w:rsid w:val="0053027F"/>
    <w:rsid w:val="00532191"/>
    <w:rsid w:val="0053268C"/>
    <w:rsid w:val="00533C6E"/>
    <w:rsid w:val="005351E8"/>
    <w:rsid w:val="0053629F"/>
    <w:rsid w:val="00536BA8"/>
    <w:rsid w:val="00536D04"/>
    <w:rsid w:val="00537411"/>
    <w:rsid w:val="00540473"/>
    <w:rsid w:val="00541910"/>
    <w:rsid w:val="005429DC"/>
    <w:rsid w:val="00543181"/>
    <w:rsid w:val="005450E0"/>
    <w:rsid w:val="005458D3"/>
    <w:rsid w:val="00546324"/>
    <w:rsid w:val="005463CF"/>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5F9B"/>
    <w:rsid w:val="00576151"/>
    <w:rsid w:val="00576368"/>
    <w:rsid w:val="005764D2"/>
    <w:rsid w:val="00577D5A"/>
    <w:rsid w:val="00580D25"/>
    <w:rsid w:val="005815C3"/>
    <w:rsid w:val="005829BC"/>
    <w:rsid w:val="00583418"/>
    <w:rsid w:val="005836E8"/>
    <w:rsid w:val="005837DE"/>
    <w:rsid w:val="00584799"/>
    <w:rsid w:val="005850B3"/>
    <w:rsid w:val="00585490"/>
    <w:rsid w:val="00585964"/>
    <w:rsid w:val="005861C9"/>
    <w:rsid w:val="00586B0B"/>
    <w:rsid w:val="00587308"/>
    <w:rsid w:val="00587CFE"/>
    <w:rsid w:val="0059003D"/>
    <w:rsid w:val="00590323"/>
    <w:rsid w:val="00590EAB"/>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23AD"/>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5A17"/>
    <w:rsid w:val="005D64E5"/>
    <w:rsid w:val="005D7593"/>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1E53"/>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16D9"/>
    <w:rsid w:val="00632015"/>
    <w:rsid w:val="006320AE"/>
    <w:rsid w:val="006321BB"/>
    <w:rsid w:val="00633379"/>
    <w:rsid w:val="00633AD1"/>
    <w:rsid w:val="00633C98"/>
    <w:rsid w:val="00634944"/>
    <w:rsid w:val="00634D36"/>
    <w:rsid w:val="00634D48"/>
    <w:rsid w:val="00635722"/>
    <w:rsid w:val="00637327"/>
    <w:rsid w:val="006406FF"/>
    <w:rsid w:val="00640F06"/>
    <w:rsid w:val="00641B29"/>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920"/>
    <w:rsid w:val="00691F11"/>
    <w:rsid w:val="00692682"/>
    <w:rsid w:val="00692A6A"/>
    <w:rsid w:val="00692F61"/>
    <w:rsid w:val="00692F75"/>
    <w:rsid w:val="00694373"/>
    <w:rsid w:val="00694B9F"/>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6E69"/>
    <w:rsid w:val="006E70D7"/>
    <w:rsid w:val="006E7539"/>
    <w:rsid w:val="006E7BA8"/>
    <w:rsid w:val="006E7C54"/>
    <w:rsid w:val="006F0A12"/>
    <w:rsid w:val="006F0B5A"/>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07A85"/>
    <w:rsid w:val="007109BD"/>
    <w:rsid w:val="007113AE"/>
    <w:rsid w:val="007113C5"/>
    <w:rsid w:val="007114C7"/>
    <w:rsid w:val="007116ED"/>
    <w:rsid w:val="007121E9"/>
    <w:rsid w:val="007122A3"/>
    <w:rsid w:val="00712CC1"/>
    <w:rsid w:val="00713027"/>
    <w:rsid w:val="007136E4"/>
    <w:rsid w:val="0071403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AF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2E41"/>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3EA4"/>
    <w:rsid w:val="007F47B2"/>
    <w:rsid w:val="007F49AC"/>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AE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9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5D4"/>
    <w:rsid w:val="0085570D"/>
    <w:rsid w:val="008558CB"/>
    <w:rsid w:val="00857127"/>
    <w:rsid w:val="0085733A"/>
    <w:rsid w:val="00857703"/>
    <w:rsid w:val="00857B7F"/>
    <w:rsid w:val="00857D66"/>
    <w:rsid w:val="008601F0"/>
    <w:rsid w:val="00860F1F"/>
    <w:rsid w:val="0086156B"/>
    <w:rsid w:val="00861724"/>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804"/>
    <w:rsid w:val="00876B07"/>
    <w:rsid w:val="00876EF6"/>
    <w:rsid w:val="00876F74"/>
    <w:rsid w:val="008770EF"/>
    <w:rsid w:val="008804CD"/>
    <w:rsid w:val="008806E4"/>
    <w:rsid w:val="008809D5"/>
    <w:rsid w:val="00880DC8"/>
    <w:rsid w:val="00880E4F"/>
    <w:rsid w:val="008821EE"/>
    <w:rsid w:val="0088234A"/>
    <w:rsid w:val="00882774"/>
    <w:rsid w:val="0088483A"/>
    <w:rsid w:val="00885DFA"/>
    <w:rsid w:val="00886054"/>
    <w:rsid w:val="00887FA8"/>
    <w:rsid w:val="0089104A"/>
    <w:rsid w:val="008935AB"/>
    <w:rsid w:val="00894253"/>
    <w:rsid w:val="00894A50"/>
    <w:rsid w:val="0089558D"/>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0678"/>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35F"/>
    <w:rsid w:val="008E4B6F"/>
    <w:rsid w:val="008E56BA"/>
    <w:rsid w:val="008E5942"/>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4EAD"/>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6E8"/>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29C3"/>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2E2"/>
    <w:rsid w:val="00970A7C"/>
    <w:rsid w:val="00971527"/>
    <w:rsid w:val="009715AD"/>
    <w:rsid w:val="0097246A"/>
    <w:rsid w:val="00973033"/>
    <w:rsid w:val="00973311"/>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DAB"/>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4617"/>
    <w:rsid w:val="009F5311"/>
    <w:rsid w:val="009F5925"/>
    <w:rsid w:val="009F6496"/>
    <w:rsid w:val="009F68A4"/>
    <w:rsid w:val="009F737C"/>
    <w:rsid w:val="00A008A7"/>
    <w:rsid w:val="00A009EB"/>
    <w:rsid w:val="00A0177A"/>
    <w:rsid w:val="00A039EC"/>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3DF4"/>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9F3"/>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2DA"/>
    <w:rsid w:val="00A60382"/>
    <w:rsid w:val="00A60DE6"/>
    <w:rsid w:val="00A60F29"/>
    <w:rsid w:val="00A623A8"/>
    <w:rsid w:val="00A623C4"/>
    <w:rsid w:val="00A62893"/>
    <w:rsid w:val="00A62E16"/>
    <w:rsid w:val="00A62FBC"/>
    <w:rsid w:val="00A64C07"/>
    <w:rsid w:val="00A64E58"/>
    <w:rsid w:val="00A64E9F"/>
    <w:rsid w:val="00A665D6"/>
    <w:rsid w:val="00A672A2"/>
    <w:rsid w:val="00A672F0"/>
    <w:rsid w:val="00A71652"/>
    <w:rsid w:val="00A7168C"/>
    <w:rsid w:val="00A71CA3"/>
    <w:rsid w:val="00A71FC8"/>
    <w:rsid w:val="00A74196"/>
    <w:rsid w:val="00A74252"/>
    <w:rsid w:val="00A742CB"/>
    <w:rsid w:val="00A74735"/>
    <w:rsid w:val="00A7506F"/>
    <w:rsid w:val="00A767E5"/>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A3B"/>
    <w:rsid w:val="00A954CB"/>
    <w:rsid w:val="00A95D33"/>
    <w:rsid w:val="00A95FF1"/>
    <w:rsid w:val="00A963C3"/>
    <w:rsid w:val="00A9648E"/>
    <w:rsid w:val="00A967D7"/>
    <w:rsid w:val="00A97617"/>
    <w:rsid w:val="00A9764B"/>
    <w:rsid w:val="00AA02FC"/>
    <w:rsid w:val="00AA1144"/>
    <w:rsid w:val="00AA1B88"/>
    <w:rsid w:val="00AA1BC9"/>
    <w:rsid w:val="00AA1E9A"/>
    <w:rsid w:val="00AA2043"/>
    <w:rsid w:val="00AA204B"/>
    <w:rsid w:val="00AA28EA"/>
    <w:rsid w:val="00AA2CE3"/>
    <w:rsid w:val="00AA3019"/>
    <w:rsid w:val="00AA399E"/>
    <w:rsid w:val="00AA39CF"/>
    <w:rsid w:val="00AA3E66"/>
    <w:rsid w:val="00AA502D"/>
    <w:rsid w:val="00AA5273"/>
    <w:rsid w:val="00AA6419"/>
    <w:rsid w:val="00AA6612"/>
    <w:rsid w:val="00AA7890"/>
    <w:rsid w:val="00AB1A48"/>
    <w:rsid w:val="00AB24A5"/>
    <w:rsid w:val="00AB31CA"/>
    <w:rsid w:val="00AB350B"/>
    <w:rsid w:val="00AB4375"/>
    <w:rsid w:val="00AB43C4"/>
    <w:rsid w:val="00AB44B9"/>
    <w:rsid w:val="00AB4C70"/>
    <w:rsid w:val="00AB508F"/>
    <w:rsid w:val="00AB52BB"/>
    <w:rsid w:val="00AB589A"/>
    <w:rsid w:val="00AB6482"/>
    <w:rsid w:val="00AB68F6"/>
    <w:rsid w:val="00AB7842"/>
    <w:rsid w:val="00AB7A62"/>
    <w:rsid w:val="00AB7AD4"/>
    <w:rsid w:val="00AB7EC3"/>
    <w:rsid w:val="00AC2096"/>
    <w:rsid w:val="00AC3991"/>
    <w:rsid w:val="00AC49CD"/>
    <w:rsid w:val="00AC4A04"/>
    <w:rsid w:val="00AC5600"/>
    <w:rsid w:val="00AC5C52"/>
    <w:rsid w:val="00AC5CD8"/>
    <w:rsid w:val="00AC6F5E"/>
    <w:rsid w:val="00AC7546"/>
    <w:rsid w:val="00AC7DF8"/>
    <w:rsid w:val="00AD004E"/>
    <w:rsid w:val="00AD044C"/>
    <w:rsid w:val="00AD0869"/>
    <w:rsid w:val="00AD19DE"/>
    <w:rsid w:val="00AD1FE5"/>
    <w:rsid w:val="00AD2492"/>
    <w:rsid w:val="00AD2835"/>
    <w:rsid w:val="00AD2E1B"/>
    <w:rsid w:val="00AD2ECC"/>
    <w:rsid w:val="00AD44D3"/>
    <w:rsid w:val="00AD61A8"/>
    <w:rsid w:val="00AD6452"/>
    <w:rsid w:val="00AD652A"/>
    <w:rsid w:val="00AD6E33"/>
    <w:rsid w:val="00AE0377"/>
    <w:rsid w:val="00AE0495"/>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28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2C5"/>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E85"/>
    <w:rsid w:val="00B63DEC"/>
    <w:rsid w:val="00B64047"/>
    <w:rsid w:val="00B65896"/>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682"/>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BF9"/>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454B"/>
    <w:rsid w:val="00BE4AEE"/>
    <w:rsid w:val="00BE5C1E"/>
    <w:rsid w:val="00BE5DAC"/>
    <w:rsid w:val="00BE64A0"/>
    <w:rsid w:val="00BE6DE9"/>
    <w:rsid w:val="00BE703B"/>
    <w:rsid w:val="00BF1E3E"/>
    <w:rsid w:val="00BF2130"/>
    <w:rsid w:val="00BF402C"/>
    <w:rsid w:val="00BF509F"/>
    <w:rsid w:val="00BF556F"/>
    <w:rsid w:val="00BF6968"/>
    <w:rsid w:val="00BF7375"/>
    <w:rsid w:val="00BF7956"/>
    <w:rsid w:val="00C0041C"/>
    <w:rsid w:val="00C0056C"/>
    <w:rsid w:val="00C01802"/>
    <w:rsid w:val="00C030D9"/>
    <w:rsid w:val="00C03518"/>
    <w:rsid w:val="00C05A38"/>
    <w:rsid w:val="00C05B8D"/>
    <w:rsid w:val="00C05D08"/>
    <w:rsid w:val="00C06C7A"/>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C54"/>
    <w:rsid w:val="00C27E8B"/>
    <w:rsid w:val="00C27EE8"/>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CAF"/>
    <w:rsid w:val="00C47F72"/>
    <w:rsid w:val="00C501EB"/>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249"/>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3DB"/>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CD1"/>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93F"/>
    <w:rsid w:val="00D67C8C"/>
    <w:rsid w:val="00D70F05"/>
    <w:rsid w:val="00D71624"/>
    <w:rsid w:val="00D71D8A"/>
    <w:rsid w:val="00D724BA"/>
    <w:rsid w:val="00D72AC9"/>
    <w:rsid w:val="00D7319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0788"/>
    <w:rsid w:val="00D91468"/>
    <w:rsid w:val="00D927B0"/>
    <w:rsid w:val="00D927FD"/>
    <w:rsid w:val="00D93843"/>
    <w:rsid w:val="00D94134"/>
    <w:rsid w:val="00D9477D"/>
    <w:rsid w:val="00D95597"/>
    <w:rsid w:val="00D959DF"/>
    <w:rsid w:val="00D969AA"/>
    <w:rsid w:val="00D9723D"/>
    <w:rsid w:val="00D9761B"/>
    <w:rsid w:val="00D97FC3"/>
    <w:rsid w:val="00DA0A58"/>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07F"/>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815"/>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90D"/>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3F20"/>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E6F"/>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35F"/>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280"/>
    <w:rsid w:val="00EA3806"/>
    <w:rsid w:val="00EA3CF1"/>
    <w:rsid w:val="00EA3EA6"/>
    <w:rsid w:val="00EA4A06"/>
    <w:rsid w:val="00EA5639"/>
    <w:rsid w:val="00EA5C53"/>
    <w:rsid w:val="00EA6CB3"/>
    <w:rsid w:val="00EA6DCD"/>
    <w:rsid w:val="00EA7775"/>
    <w:rsid w:val="00EB0D8F"/>
    <w:rsid w:val="00EB2283"/>
    <w:rsid w:val="00EB23E7"/>
    <w:rsid w:val="00EB25D9"/>
    <w:rsid w:val="00EB32C4"/>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58B"/>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257"/>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8B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4B9"/>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142"/>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2E8"/>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7AC"/>
    <w:rsid w:val="00FB7512"/>
    <w:rsid w:val="00FB78B0"/>
    <w:rsid w:val="00FB7DFB"/>
    <w:rsid w:val="00FC065E"/>
    <w:rsid w:val="00FC0AFD"/>
    <w:rsid w:val="00FC10E5"/>
    <w:rsid w:val="00FC12D9"/>
    <w:rsid w:val="00FC1974"/>
    <w:rsid w:val="00FC2107"/>
    <w:rsid w:val="00FC218A"/>
    <w:rsid w:val="00FC2348"/>
    <w:rsid w:val="00FC28C5"/>
    <w:rsid w:val="00FC35E4"/>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20D"/>
    <w:rsid w:val="00FE532E"/>
    <w:rsid w:val="00FE54B9"/>
    <w:rsid w:val="00FE5CB5"/>
    <w:rsid w:val="00FE7FFC"/>
    <w:rsid w:val="00FF0DB9"/>
    <w:rsid w:val="00FF104C"/>
    <w:rsid w:val="00FF10EC"/>
    <w:rsid w:val="00FF1AAC"/>
    <w:rsid w:val="00FF1AE1"/>
    <w:rsid w:val="00FF1B32"/>
    <w:rsid w:val="00FF25A1"/>
    <w:rsid w:val="00FF29D9"/>
    <w:rsid w:val="00FF2AB0"/>
    <w:rsid w:val="00FF32A1"/>
    <w:rsid w:val="00FF35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595818A1-B8DB-4DC6-9728-8302522EF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86E"/>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rsid w:val="005F1A62"/>
    <w:rPr>
      <w:rFonts w:ascii="SimSun" w:eastAsia="SimSun" w:hAnsi="SimSun" w:cs="SimSun"/>
    </w:rPr>
  </w:style>
  <w:style w:type="paragraph" w:customStyle="1" w:styleId="tac0">
    <w:name w:val="tac"/>
    <w:basedOn w:val="Normal"/>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table" w:customStyle="1" w:styleId="TableGrid9">
    <w:name w:val="Table Grid9"/>
    <w:basedOn w:val="TableNormal"/>
    <w:next w:val="TableGrid"/>
    <w:rsid w:val="008329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B32C4"/>
  </w:style>
  <w:style w:type="paragraph" w:customStyle="1" w:styleId="tal1">
    <w:name w:val="tal"/>
    <w:basedOn w:val="Normal"/>
    <w:rsid w:val="00816A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9528049">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61631222">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5104549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40387605">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3485794">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8854580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12398">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2577232">
      <w:bodyDiv w:val="1"/>
      <w:marLeft w:val="0"/>
      <w:marRight w:val="0"/>
      <w:marTop w:val="0"/>
      <w:marBottom w:val="0"/>
      <w:divBdr>
        <w:top w:val="none" w:sz="0" w:space="0" w:color="auto"/>
        <w:left w:val="none" w:sz="0" w:space="0" w:color="auto"/>
        <w:bottom w:val="none" w:sz="0" w:space="0" w:color="auto"/>
        <w:right w:val="none" w:sz="0" w:space="0" w:color="auto"/>
      </w:divBdr>
    </w:div>
    <w:div w:id="2077848916">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4514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C6F005D-AFC9-49DE-ACAC-94E1CFBDD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1219</Words>
  <Characters>6954</Characters>
  <Application>Microsoft Office Word</Application>
  <DocSecurity>0</DocSecurity>
  <Lines>57</Lines>
  <Paragraphs>16</Paragraphs>
  <ScaleCrop>false</ScaleCrop>
  <HeadingPairs>
    <vt:vector size="8" baseType="variant">
      <vt:variant>
        <vt:lpstr>Title</vt:lpstr>
      </vt:variant>
      <vt:variant>
        <vt:i4>1</vt:i4>
      </vt:variant>
      <vt:variant>
        <vt:lpstr>제목</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 Jerry Cui</cp:lastModifiedBy>
  <cp:revision>2</cp:revision>
  <cp:lastPrinted>2016-08-05T18:54:00Z</cp:lastPrinted>
  <dcterms:created xsi:type="dcterms:W3CDTF">2022-05-19T17:10:00Z</dcterms:created>
  <dcterms:modified xsi:type="dcterms:W3CDTF">2022-05-19T17:10:00Z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